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85A" w:rsidRPr="00D36590" w:rsidRDefault="0006785A" w:rsidP="00CD7D04">
      <w:pPr>
        <w:spacing w:after="0" w:line="240" w:lineRule="auto"/>
        <w:jc w:val="center"/>
        <w:rPr>
          <w:rFonts w:ascii="Times New Roman" w:hAnsi="Times New Roman"/>
          <w:b/>
          <w:i/>
        </w:rPr>
      </w:pPr>
      <w:r w:rsidRPr="00D36590">
        <w:rPr>
          <w:rFonts w:ascii="Times New Roman" w:hAnsi="Times New Roman"/>
          <w:b/>
          <w:i/>
        </w:rPr>
        <w:t xml:space="preserve">Задания </w:t>
      </w:r>
    </w:p>
    <w:p w:rsidR="0006785A" w:rsidRPr="00D36590" w:rsidRDefault="0006785A" w:rsidP="00CD7D04">
      <w:pPr>
        <w:spacing w:after="0" w:line="240" w:lineRule="auto"/>
        <w:jc w:val="center"/>
        <w:rPr>
          <w:rFonts w:ascii="Times New Roman" w:hAnsi="Times New Roman"/>
          <w:b/>
          <w:i/>
        </w:rPr>
      </w:pPr>
      <w:r w:rsidRPr="00D36590">
        <w:rPr>
          <w:rFonts w:ascii="Times New Roman" w:hAnsi="Times New Roman"/>
          <w:b/>
          <w:i/>
        </w:rPr>
        <w:t xml:space="preserve">для олимпиады по русскому языку (муниципальный этап) в </w:t>
      </w:r>
      <w:smartTag w:uri="urn:schemas-microsoft-com:office:smarttags" w:element="metricconverter">
        <w:smartTagPr>
          <w:attr w:name="ProductID" w:val="2014 г"/>
        </w:smartTagPr>
        <w:r w:rsidRPr="00D36590">
          <w:rPr>
            <w:rFonts w:ascii="Times New Roman" w:hAnsi="Times New Roman"/>
            <w:b/>
            <w:i/>
          </w:rPr>
          <w:t xml:space="preserve"> </w:t>
        </w:r>
        <w:smartTag w:uri="urn:schemas-microsoft-com:office:smarttags" w:element="metricconverter">
          <w:smartTagPr>
            <w:attr w:name="ProductID" w:val="2014 г"/>
          </w:smartTagPr>
          <w:r w:rsidRPr="00D36590">
            <w:rPr>
              <w:rFonts w:ascii="Times New Roman" w:hAnsi="Times New Roman"/>
              <w:b/>
              <w:i/>
            </w:rPr>
            <w:t>2014 г</w:t>
          </w:r>
        </w:smartTag>
      </w:smartTag>
      <w:r w:rsidRPr="00D36590">
        <w:rPr>
          <w:rFonts w:ascii="Times New Roman" w:hAnsi="Times New Roman"/>
          <w:b/>
          <w:i/>
        </w:rPr>
        <w:t>.</w:t>
      </w:r>
    </w:p>
    <w:p w:rsidR="0006785A" w:rsidRPr="00D36590" w:rsidRDefault="0006785A" w:rsidP="00CD7D04">
      <w:pPr>
        <w:spacing w:after="0" w:line="240" w:lineRule="auto"/>
        <w:jc w:val="center"/>
        <w:rPr>
          <w:rFonts w:ascii="Times New Roman" w:hAnsi="Times New Roman"/>
          <w:b/>
          <w:i/>
        </w:rPr>
      </w:pPr>
      <w:r w:rsidRPr="00D36590">
        <w:rPr>
          <w:rFonts w:ascii="Times New Roman" w:hAnsi="Times New Roman"/>
          <w:b/>
          <w:i/>
        </w:rPr>
        <w:t xml:space="preserve">7-8 классы </w:t>
      </w:r>
    </w:p>
    <w:p w:rsidR="0006785A" w:rsidRPr="00D36590" w:rsidRDefault="0006785A" w:rsidP="00CD7D04">
      <w:pPr>
        <w:pStyle w:val="1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 xml:space="preserve">Запишите транскрипцию: </w:t>
      </w:r>
      <w:r w:rsidRPr="00D36590">
        <w:rPr>
          <w:rFonts w:ascii="Times New Roman" w:hAnsi="Times New Roman"/>
          <w:i/>
        </w:rPr>
        <w:t>щавель, её, крёстная, съезд, съест.</w:t>
      </w:r>
    </w:p>
    <w:p w:rsidR="0006785A" w:rsidRPr="00D36590" w:rsidRDefault="0006785A" w:rsidP="00CD7D04">
      <w:pPr>
        <w:pStyle w:val="1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>Вставьте, где нужно, пропущенные буквы:</w:t>
      </w:r>
    </w:p>
    <w:p w:rsidR="0006785A" w:rsidRPr="00D36590" w:rsidRDefault="0006785A" w:rsidP="00CD7D04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i/>
        </w:rPr>
      </w:pPr>
      <w:r w:rsidRPr="00D36590">
        <w:rPr>
          <w:rFonts w:ascii="Times New Roman" w:hAnsi="Times New Roman"/>
          <w:i/>
        </w:rPr>
        <w:t>Поч..тать родителей, сверс..ник, ровес..ник, в..явь, э..каватор, э..калатор, э..калипт, сверх...естественный, сверх..интересный.</w:t>
      </w:r>
    </w:p>
    <w:p w:rsidR="0006785A" w:rsidRPr="00D36590" w:rsidRDefault="0006785A" w:rsidP="00CD7D04">
      <w:pPr>
        <w:pStyle w:val="1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 xml:space="preserve">Расставьте ударение: </w:t>
      </w:r>
      <w:r w:rsidRPr="00D36590">
        <w:rPr>
          <w:rFonts w:ascii="Times New Roman" w:hAnsi="Times New Roman"/>
          <w:i/>
        </w:rPr>
        <w:t>добела, долбит, умерший, мусоропровод, кладовая, оптовый,</w:t>
      </w:r>
      <w:r w:rsidRPr="00D36590">
        <w:rPr>
          <w:rFonts w:ascii="Times New Roman" w:hAnsi="Times New Roman"/>
        </w:rPr>
        <w:t xml:space="preserve"> </w:t>
      </w:r>
      <w:r w:rsidRPr="00D36590">
        <w:rPr>
          <w:rFonts w:ascii="Times New Roman" w:hAnsi="Times New Roman"/>
          <w:i/>
        </w:rPr>
        <w:t>сверлит,</w:t>
      </w:r>
      <w:r w:rsidRPr="00D36590">
        <w:rPr>
          <w:rFonts w:ascii="Times New Roman" w:hAnsi="Times New Roman"/>
        </w:rPr>
        <w:t xml:space="preserve"> </w:t>
      </w:r>
      <w:r w:rsidRPr="00D36590">
        <w:rPr>
          <w:rFonts w:ascii="Times New Roman" w:hAnsi="Times New Roman"/>
          <w:i/>
        </w:rPr>
        <w:t>включит, стрельнуть.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>4. Выделите морфемы в словах. В каком слове нет корня?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  <w:i/>
        </w:rPr>
      </w:pPr>
      <w:r w:rsidRPr="00D36590">
        <w:rPr>
          <w:rFonts w:ascii="Times New Roman" w:hAnsi="Times New Roman"/>
          <w:i/>
        </w:rPr>
        <w:t>Взимать</w:t>
      </w:r>
      <w:r w:rsidRPr="00D36590">
        <w:rPr>
          <w:rFonts w:ascii="Times New Roman" w:hAnsi="Times New Roman"/>
        </w:rPr>
        <w:t xml:space="preserve">, </w:t>
      </w:r>
      <w:r w:rsidRPr="00D36590">
        <w:rPr>
          <w:rFonts w:ascii="Times New Roman" w:hAnsi="Times New Roman"/>
          <w:i/>
        </w:rPr>
        <w:t>вынуть, согнуть, прыгнуть, обуть, рискнуть.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 xml:space="preserve">5. Если бы суффикс </w:t>
      </w:r>
      <w:r w:rsidRPr="00D36590">
        <w:rPr>
          <w:rFonts w:ascii="Times New Roman" w:hAnsi="Times New Roman"/>
          <w:i/>
        </w:rPr>
        <w:t xml:space="preserve">– ав, </w:t>
      </w:r>
      <w:r w:rsidRPr="00D36590">
        <w:rPr>
          <w:rFonts w:ascii="Times New Roman" w:hAnsi="Times New Roman"/>
        </w:rPr>
        <w:t xml:space="preserve">используемый в слове </w:t>
      </w:r>
      <w:r w:rsidRPr="00D36590">
        <w:rPr>
          <w:rFonts w:ascii="Times New Roman" w:hAnsi="Times New Roman"/>
          <w:i/>
        </w:rPr>
        <w:t xml:space="preserve">рукав, </w:t>
      </w:r>
      <w:r w:rsidRPr="00D36590">
        <w:rPr>
          <w:rFonts w:ascii="Times New Roman" w:hAnsi="Times New Roman"/>
        </w:rPr>
        <w:t>был продуктивным, то, как бы мы сегодня назвали штанину?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 xml:space="preserve">6. Что такое </w:t>
      </w:r>
      <w:r w:rsidRPr="00D36590">
        <w:rPr>
          <w:rFonts w:ascii="Times New Roman" w:hAnsi="Times New Roman"/>
          <w:i/>
        </w:rPr>
        <w:t>подусник</w:t>
      </w:r>
      <w:r w:rsidRPr="00D36590">
        <w:rPr>
          <w:rFonts w:ascii="Times New Roman" w:hAnsi="Times New Roman"/>
        </w:rPr>
        <w:t>?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 xml:space="preserve">7. Есть такой шутливый афоризм: </w:t>
      </w:r>
      <w:r w:rsidRPr="00D36590">
        <w:rPr>
          <w:rFonts w:ascii="Times New Roman" w:hAnsi="Times New Roman"/>
          <w:b/>
          <w:i/>
        </w:rPr>
        <w:t>Некогда</w:t>
      </w:r>
      <w:r w:rsidRPr="00D36590">
        <w:rPr>
          <w:rFonts w:ascii="Times New Roman" w:hAnsi="Times New Roman"/>
          <w:i/>
        </w:rPr>
        <w:t xml:space="preserve"> он крутил романы, а теперь ему </w:t>
      </w:r>
      <w:r w:rsidRPr="00D36590">
        <w:rPr>
          <w:rFonts w:ascii="Times New Roman" w:hAnsi="Times New Roman"/>
          <w:b/>
          <w:i/>
        </w:rPr>
        <w:t>некогда</w:t>
      </w:r>
      <w:r w:rsidRPr="00D36590">
        <w:rPr>
          <w:rFonts w:ascii="Times New Roman" w:hAnsi="Times New Roman"/>
          <w:i/>
        </w:rPr>
        <w:t>.</w:t>
      </w:r>
      <w:r w:rsidRPr="00D36590">
        <w:rPr>
          <w:rFonts w:ascii="Times New Roman" w:hAnsi="Times New Roman"/>
        </w:rPr>
        <w:t xml:space="preserve"> Какое языковое явление лежит здесь в основе юмористического эффекта? Что вы можете сказать о выделенных словах?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>8. Какое из названных четырех существительных выпадает из общего ряда и почему?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  <w:i/>
        </w:rPr>
      </w:pPr>
      <w:r w:rsidRPr="00D36590">
        <w:rPr>
          <w:rFonts w:ascii="Times New Roman" w:hAnsi="Times New Roman"/>
          <w:i/>
        </w:rPr>
        <w:t>Есть вещи: ножницы, очки, зонты…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  <w:i/>
        </w:rPr>
      </w:pPr>
      <w:r w:rsidRPr="00D36590">
        <w:rPr>
          <w:rFonts w:ascii="Times New Roman" w:hAnsi="Times New Roman"/>
          <w:i/>
        </w:rPr>
        <w:t>Полумистическое их существованье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  <w:i/>
        </w:rPr>
      </w:pPr>
      <w:r w:rsidRPr="00D36590">
        <w:rPr>
          <w:rFonts w:ascii="Times New Roman" w:hAnsi="Times New Roman"/>
          <w:i/>
        </w:rPr>
        <w:t>Ввергает в оторопь…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>9. Сравните два предложения. Опишите данное языковое явление.</w:t>
      </w:r>
    </w:p>
    <w:p w:rsidR="0006785A" w:rsidRPr="00D36590" w:rsidRDefault="0006785A" w:rsidP="00CD7D04">
      <w:pPr>
        <w:spacing w:after="0" w:line="240" w:lineRule="auto"/>
        <w:jc w:val="both"/>
        <w:rPr>
          <w:rFonts w:ascii="Times New Roman" w:hAnsi="Times New Roman"/>
          <w:i/>
        </w:rPr>
      </w:pPr>
      <w:r w:rsidRPr="00D36590">
        <w:rPr>
          <w:rFonts w:ascii="Times New Roman" w:hAnsi="Times New Roman"/>
          <w:i/>
        </w:rPr>
        <w:t>Дятел устраивает гнездо.</w:t>
      </w:r>
    </w:p>
    <w:p w:rsidR="0006785A" w:rsidRPr="00D36590" w:rsidRDefault="0006785A" w:rsidP="00CD7D04">
      <w:pPr>
        <w:spacing w:after="0" w:line="240" w:lineRule="auto"/>
        <w:jc w:val="both"/>
        <w:rPr>
          <w:rFonts w:ascii="Times New Roman" w:hAnsi="Times New Roman"/>
          <w:i/>
        </w:rPr>
      </w:pPr>
      <w:r w:rsidRPr="00D36590">
        <w:rPr>
          <w:rFonts w:ascii="Times New Roman" w:hAnsi="Times New Roman"/>
          <w:i/>
        </w:rPr>
        <w:t>Гнездо устраивает дятла.</w:t>
      </w:r>
    </w:p>
    <w:p w:rsidR="0006785A" w:rsidRPr="00D36590" w:rsidRDefault="0006785A" w:rsidP="00CD7D0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>Какая разница между</w:t>
      </w:r>
      <w:r w:rsidRPr="00D36590">
        <w:rPr>
          <w:rFonts w:ascii="Times New Roman" w:hAnsi="Times New Roman"/>
          <w:i/>
        </w:rPr>
        <w:t xml:space="preserve"> советчиком </w:t>
      </w:r>
      <w:r w:rsidRPr="00D36590">
        <w:rPr>
          <w:rFonts w:ascii="Times New Roman" w:hAnsi="Times New Roman"/>
        </w:rPr>
        <w:t>и</w:t>
      </w:r>
      <w:r w:rsidRPr="00D36590">
        <w:rPr>
          <w:rFonts w:ascii="Times New Roman" w:hAnsi="Times New Roman"/>
          <w:i/>
        </w:rPr>
        <w:t xml:space="preserve"> советником?</w:t>
      </w:r>
    </w:p>
    <w:p w:rsidR="0006785A" w:rsidRPr="00D36590" w:rsidRDefault="0006785A" w:rsidP="00CD7D0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 xml:space="preserve"> Образуйте форму 1 лица, ед.ч. от глаголов: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  <w:i/>
        </w:rPr>
      </w:pPr>
      <w:r w:rsidRPr="00D36590">
        <w:rPr>
          <w:rFonts w:ascii="Times New Roman" w:hAnsi="Times New Roman"/>
          <w:i/>
        </w:rPr>
        <w:t>Лепетать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  <w:i/>
        </w:rPr>
      </w:pPr>
      <w:r w:rsidRPr="00D36590">
        <w:rPr>
          <w:rFonts w:ascii="Times New Roman" w:hAnsi="Times New Roman"/>
          <w:i/>
        </w:rPr>
        <w:t>Клокотать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  <w:i/>
        </w:rPr>
      </w:pPr>
      <w:r w:rsidRPr="00D36590">
        <w:rPr>
          <w:rFonts w:ascii="Times New Roman" w:hAnsi="Times New Roman"/>
          <w:i/>
        </w:rPr>
        <w:t>Молоть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  <w:i/>
        </w:rPr>
      </w:pPr>
      <w:r w:rsidRPr="00D36590">
        <w:rPr>
          <w:rFonts w:ascii="Times New Roman" w:hAnsi="Times New Roman"/>
          <w:i/>
        </w:rPr>
        <w:t>Блистать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  <w:i/>
        </w:rPr>
      </w:pPr>
      <w:r w:rsidRPr="00D36590">
        <w:rPr>
          <w:rFonts w:ascii="Times New Roman" w:hAnsi="Times New Roman"/>
          <w:i/>
        </w:rPr>
        <w:t>Жаждать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  <w:i/>
        </w:rPr>
      </w:pPr>
      <w:r w:rsidRPr="00D36590">
        <w:rPr>
          <w:rFonts w:ascii="Times New Roman" w:hAnsi="Times New Roman"/>
          <w:i/>
        </w:rPr>
        <w:t>Трепетать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  <w:i/>
        </w:rPr>
      </w:pPr>
      <w:r w:rsidRPr="00D36590">
        <w:rPr>
          <w:rFonts w:ascii="Times New Roman" w:hAnsi="Times New Roman"/>
          <w:i/>
        </w:rPr>
        <w:t>Бросить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  <w:i/>
        </w:rPr>
      </w:pPr>
      <w:r w:rsidRPr="00D36590">
        <w:rPr>
          <w:rFonts w:ascii="Times New Roman" w:hAnsi="Times New Roman"/>
          <w:i/>
        </w:rPr>
        <w:t xml:space="preserve">Бросать 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  <w:i/>
        </w:rPr>
      </w:pPr>
      <w:r w:rsidRPr="00D36590">
        <w:rPr>
          <w:rFonts w:ascii="Times New Roman" w:hAnsi="Times New Roman"/>
          <w:i/>
        </w:rPr>
        <w:t>Возить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  <w:i/>
        </w:rPr>
      </w:pPr>
      <w:r w:rsidRPr="00D36590">
        <w:rPr>
          <w:rFonts w:ascii="Times New Roman" w:hAnsi="Times New Roman"/>
          <w:i/>
        </w:rPr>
        <w:t>Водить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  <w:i/>
        </w:rPr>
      </w:pPr>
      <w:r w:rsidRPr="00D36590">
        <w:rPr>
          <w:rFonts w:ascii="Times New Roman" w:hAnsi="Times New Roman"/>
          <w:i/>
        </w:rPr>
        <w:t>Везти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  <w:i/>
        </w:rPr>
      </w:pPr>
      <w:r w:rsidRPr="00D36590">
        <w:rPr>
          <w:rFonts w:ascii="Times New Roman" w:hAnsi="Times New Roman"/>
          <w:i/>
        </w:rPr>
        <w:t>Вести</w:t>
      </w:r>
    </w:p>
    <w:p w:rsidR="0006785A" w:rsidRPr="00D36590" w:rsidRDefault="0006785A" w:rsidP="00CD7D04">
      <w:pPr>
        <w:spacing w:after="0" w:line="240" w:lineRule="auto"/>
        <w:ind w:left="360"/>
        <w:rPr>
          <w:rFonts w:ascii="Times New Roman" w:hAnsi="Times New Roman"/>
        </w:rPr>
      </w:pPr>
      <w:r w:rsidRPr="00D36590">
        <w:rPr>
          <w:rFonts w:ascii="Times New Roman" w:hAnsi="Times New Roman"/>
        </w:rPr>
        <w:t>12. Определите, какой частью речи является выделенное слово.</w:t>
      </w:r>
    </w:p>
    <w:p w:rsidR="0006785A" w:rsidRPr="00D36590" w:rsidRDefault="0006785A" w:rsidP="00CD7D04">
      <w:pPr>
        <w:spacing w:after="0" w:line="240" w:lineRule="auto"/>
        <w:ind w:left="360"/>
        <w:rPr>
          <w:rFonts w:ascii="Times New Roman" w:hAnsi="Times New Roman"/>
        </w:rPr>
      </w:pPr>
      <w:r w:rsidRPr="00D36590">
        <w:rPr>
          <w:rFonts w:ascii="Times New Roman" w:hAnsi="Times New Roman"/>
        </w:rPr>
        <w:t xml:space="preserve">Данное слово </w:t>
      </w:r>
      <w:r w:rsidRPr="00D36590">
        <w:rPr>
          <w:rFonts w:ascii="Times New Roman" w:hAnsi="Times New Roman"/>
          <w:i/>
        </w:rPr>
        <w:t>образовано</w:t>
      </w:r>
      <w:r w:rsidRPr="00D36590">
        <w:rPr>
          <w:rFonts w:ascii="Times New Roman" w:hAnsi="Times New Roman"/>
        </w:rPr>
        <w:t xml:space="preserve"> от другого слова.</w:t>
      </w:r>
    </w:p>
    <w:p w:rsidR="0006785A" w:rsidRPr="00D36590" w:rsidRDefault="0006785A" w:rsidP="00CD7D04">
      <w:pPr>
        <w:spacing w:after="0" w:line="240" w:lineRule="auto"/>
        <w:ind w:left="360"/>
        <w:rPr>
          <w:rFonts w:ascii="Times New Roman" w:hAnsi="Times New Roman"/>
        </w:rPr>
      </w:pPr>
      <w:r w:rsidRPr="00D36590">
        <w:rPr>
          <w:rFonts w:ascii="Times New Roman" w:hAnsi="Times New Roman"/>
        </w:rPr>
        <w:t xml:space="preserve">Эта девушка </w:t>
      </w:r>
      <w:r w:rsidRPr="00D36590">
        <w:rPr>
          <w:rFonts w:ascii="Times New Roman" w:hAnsi="Times New Roman"/>
          <w:i/>
        </w:rPr>
        <w:t>образованна</w:t>
      </w:r>
      <w:r w:rsidRPr="00D36590">
        <w:rPr>
          <w:rFonts w:ascii="Times New Roman" w:hAnsi="Times New Roman"/>
        </w:rPr>
        <w:t xml:space="preserve"> и воспитана.</w:t>
      </w:r>
    </w:p>
    <w:p w:rsidR="0006785A" w:rsidRPr="00D36590" w:rsidRDefault="0006785A" w:rsidP="00CD7D04">
      <w:pPr>
        <w:spacing w:after="0" w:line="240" w:lineRule="auto"/>
        <w:ind w:left="360"/>
        <w:rPr>
          <w:rFonts w:ascii="Times New Roman" w:hAnsi="Times New Roman"/>
        </w:rPr>
      </w:pPr>
      <w:r w:rsidRPr="00D36590">
        <w:rPr>
          <w:rFonts w:ascii="Times New Roman" w:hAnsi="Times New Roman"/>
        </w:rPr>
        <w:t xml:space="preserve">Она просто </w:t>
      </w:r>
      <w:r w:rsidRPr="00D36590">
        <w:rPr>
          <w:rFonts w:ascii="Times New Roman" w:hAnsi="Times New Roman"/>
          <w:i/>
        </w:rPr>
        <w:t>соверше</w:t>
      </w:r>
      <w:r w:rsidRPr="00D36590">
        <w:rPr>
          <w:rFonts w:ascii="Times New Roman" w:hAnsi="Times New Roman"/>
          <w:i/>
        </w:rPr>
        <w:sym w:font="Times New Roman" w:char="003F"/>
      </w:r>
      <w:r w:rsidRPr="00D36590">
        <w:rPr>
          <w:rFonts w:ascii="Times New Roman" w:hAnsi="Times New Roman"/>
          <w:i/>
        </w:rPr>
        <w:t>нна.</w:t>
      </w:r>
    </w:p>
    <w:p w:rsidR="0006785A" w:rsidRPr="00D36590" w:rsidRDefault="0006785A" w:rsidP="00CD7D04">
      <w:pPr>
        <w:spacing w:after="0" w:line="240" w:lineRule="auto"/>
        <w:ind w:left="360"/>
        <w:rPr>
          <w:rFonts w:ascii="Times New Roman" w:hAnsi="Times New Roman"/>
        </w:rPr>
      </w:pPr>
      <w:r w:rsidRPr="00D36590">
        <w:rPr>
          <w:rFonts w:ascii="Times New Roman" w:hAnsi="Times New Roman"/>
        </w:rPr>
        <w:t xml:space="preserve">Преступление </w:t>
      </w:r>
      <w:r w:rsidRPr="00D36590">
        <w:rPr>
          <w:rFonts w:ascii="Times New Roman" w:hAnsi="Times New Roman"/>
          <w:i/>
        </w:rPr>
        <w:t>совершено.</w:t>
      </w:r>
    </w:p>
    <w:p w:rsidR="0006785A" w:rsidRPr="00D36590" w:rsidRDefault="0006785A" w:rsidP="00CD7D04">
      <w:pPr>
        <w:spacing w:after="0" w:line="240" w:lineRule="auto"/>
        <w:ind w:left="360"/>
        <w:rPr>
          <w:rFonts w:ascii="Times New Roman" w:hAnsi="Times New Roman"/>
        </w:rPr>
      </w:pPr>
      <w:r w:rsidRPr="00D36590">
        <w:rPr>
          <w:rFonts w:ascii="Times New Roman" w:hAnsi="Times New Roman"/>
        </w:rPr>
        <w:t xml:space="preserve">Девочка </w:t>
      </w:r>
      <w:r w:rsidRPr="00D36590">
        <w:rPr>
          <w:rFonts w:ascii="Times New Roman" w:hAnsi="Times New Roman"/>
          <w:i/>
        </w:rPr>
        <w:t>рассеянна</w:t>
      </w:r>
      <w:r w:rsidRPr="00D36590">
        <w:rPr>
          <w:rFonts w:ascii="Times New Roman" w:hAnsi="Times New Roman"/>
        </w:rPr>
        <w:t>.</w:t>
      </w:r>
    </w:p>
    <w:p w:rsidR="0006785A" w:rsidRPr="00D36590" w:rsidRDefault="0006785A" w:rsidP="00715E4C">
      <w:pPr>
        <w:spacing w:after="0" w:line="240" w:lineRule="auto"/>
        <w:ind w:left="360"/>
        <w:rPr>
          <w:rFonts w:ascii="Times New Roman" w:hAnsi="Times New Roman"/>
        </w:rPr>
      </w:pPr>
      <w:r w:rsidRPr="00D36590">
        <w:rPr>
          <w:rFonts w:ascii="Times New Roman" w:hAnsi="Times New Roman"/>
        </w:rPr>
        <w:t xml:space="preserve">Рожь </w:t>
      </w:r>
      <w:r w:rsidRPr="00D36590">
        <w:rPr>
          <w:rFonts w:ascii="Times New Roman" w:hAnsi="Times New Roman"/>
          <w:i/>
        </w:rPr>
        <w:t>рассеяна</w:t>
      </w:r>
      <w:r w:rsidRPr="00D36590">
        <w:rPr>
          <w:rFonts w:ascii="Times New Roman" w:hAnsi="Times New Roman"/>
        </w:rPr>
        <w:t xml:space="preserve"> по полю.</w:t>
      </w:r>
    </w:p>
    <w:p w:rsidR="0006785A" w:rsidRPr="00D36590" w:rsidRDefault="0006785A" w:rsidP="00715E4C">
      <w:pPr>
        <w:pStyle w:val="original"/>
        <w:spacing w:before="0" w:beforeAutospacing="0" w:after="0" w:afterAutospacing="0"/>
        <w:ind w:left="360"/>
        <w:rPr>
          <w:sz w:val="22"/>
          <w:szCs w:val="22"/>
        </w:rPr>
      </w:pPr>
      <w:r w:rsidRPr="00D36590">
        <w:rPr>
          <w:sz w:val="22"/>
          <w:szCs w:val="22"/>
        </w:rPr>
        <w:t xml:space="preserve">13.Переведите на современный язык: </w:t>
      </w:r>
    </w:p>
    <w:p w:rsidR="0006785A" w:rsidRPr="00D36590" w:rsidRDefault="0006785A" w:rsidP="00715E4C">
      <w:pPr>
        <w:pStyle w:val="original"/>
        <w:spacing w:before="0" w:beforeAutospacing="0" w:after="0" w:afterAutospacing="0"/>
        <w:ind w:left="360"/>
        <w:rPr>
          <w:sz w:val="22"/>
          <w:szCs w:val="22"/>
        </w:rPr>
      </w:pPr>
      <w:r w:rsidRPr="00D36590">
        <w:rPr>
          <w:sz w:val="22"/>
          <w:szCs w:val="22"/>
        </w:rPr>
        <w:t>А Бога д</w:t>
      </w:r>
      <w:r w:rsidRPr="00D36590">
        <w:rPr>
          <w:rFonts w:hAnsi="Lucida Sans Unicode"/>
          <w:sz w:val="22"/>
          <w:szCs w:val="22"/>
        </w:rPr>
        <w:t>ѣ</w:t>
      </w:r>
      <w:r w:rsidRPr="00D36590">
        <w:rPr>
          <w:sz w:val="22"/>
          <w:szCs w:val="22"/>
        </w:rPr>
        <w:t>ля не л</w:t>
      </w:r>
      <w:r w:rsidRPr="00D36590">
        <w:rPr>
          <w:rFonts w:hAnsi="Lucida Sans Unicode"/>
          <w:sz w:val="22"/>
          <w:szCs w:val="22"/>
        </w:rPr>
        <w:t>ѣ</w:t>
      </w:r>
      <w:r w:rsidRPr="00D36590">
        <w:rPr>
          <w:sz w:val="22"/>
          <w:szCs w:val="22"/>
        </w:rPr>
        <w:t>нитеся, молю вы ся, не забывайте 3-х д</w:t>
      </w:r>
      <w:r w:rsidRPr="00D36590">
        <w:rPr>
          <w:rFonts w:hAnsi="Lucida Sans Unicode"/>
          <w:sz w:val="22"/>
          <w:szCs w:val="22"/>
        </w:rPr>
        <w:t>ѣ</w:t>
      </w:r>
      <w:r w:rsidRPr="00D36590">
        <w:rPr>
          <w:sz w:val="22"/>
          <w:szCs w:val="22"/>
        </w:rPr>
        <w:t>лъ т</w:t>
      </w:r>
      <w:r w:rsidRPr="00D36590">
        <w:rPr>
          <w:rFonts w:hAnsi="Lucida Sans Unicode"/>
          <w:sz w:val="22"/>
          <w:szCs w:val="22"/>
        </w:rPr>
        <w:t>ѣ</w:t>
      </w:r>
      <w:r w:rsidRPr="00D36590">
        <w:rPr>
          <w:sz w:val="22"/>
          <w:szCs w:val="22"/>
        </w:rPr>
        <w:t>хъ: не бо суть тяжка; ни одиночьство, ни чернечьство, ни голодъ, яко инии добрии терпять, но малым д</w:t>
      </w:r>
      <w:r w:rsidRPr="00D36590">
        <w:rPr>
          <w:rFonts w:hAnsi="Lucida Sans Unicode"/>
          <w:sz w:val="22"/>
          <w:szCs w:val="22"/>
        </w:rPr>
        <w:t>ѣ</w:t>
      </w:r>
      <w:r w:rsidRPr="00D36590">
        <w:rPr>
          <w:sz w:val="22"/>
          <w:szCs w:val="22"/>
        </w:rPr>
        <w:t>ломь улучити милость Божью.</w:t>
      </w:r>
    </w:p>
    <w:p w:rsidR="0006785A" w:rsidRPr="00D36590" w:rsidRDefault="0006785A" w:rsidP="00715E4C">
      <w:pPr>
        <w:pStyle w:val="original"/>
        <w:spacing w:before="0" w:beforeAutospacing="0" w:after="0" w:afterAutospacing="0"/>
        <w:jc w:val="right"/>
        <w:rPr>
          <w:sz w:val="22"/>
          <w:szCs w:val="22"/>
        </w:rPr>
      </w:pPr>
      <w:r w:rsidRPr="00D36590">
        <w:rPr>
          <w:sz w:val="22"/>
          <w:szCs w:val="22"/>
        </w:rPr>
        <w:t>(«Поучение Владимира Мономаха»)</w:t>
      </w:r>
    </w:p>
    <w:p w:rsidR="0006785A" w:rsidRPr="00D36590" w:rsidRDefault="0006785A" w:rsidP="00715E4C">
      <w:pPr>
        <w:pStyle w:val="original"/>
        <w:spacing w:before="0" w:beforeAutospacing="0" w:after="0" w:afterAutospacing="0"/>
        <w:jc w:val="right"/>
        <w:rPr>
          <w:sz w:val="22"/>
          <w:szCs w:val="22"/>
        </w:rPr>
      </w:pPr>
    </w:p>
    <w:p w:rsidR="0006785A" w:rsidRPr="00D36590" w:rsidRDefault="0006785A" w:rsidP="00715E4C">
      <w:pPr>
        <w:pStyle w:val="clear"/>
        <w:spacing w:before="0" w:beforeAutospacing="0" w:after="0" w:afterAutospacing="0"/>
        <w:rPr>
          <w:sz w:val="22"/>
          <w:szCs w:val="22"/>
        </w:rPr>
      </w:pPr>
      <w:r w:rsidRPr="00D36590">
        <w:rPr>
          <w:b/>
          <w:i/>
          <w:sz w:val="22"/>
          <w:szCs w:val="22"/>
        </w:rPr>
        <w:t xml:space="preserve"> </w:t>
      </w:r>
      <w:r w:rsidRPr="00D36590">
        <w:rPr>
          <w:sz w:val="22"/>
          <w:szCs w:val="22"/>
        </w:rPr>
        <w:t>.</w:t>
      </w:r>
    </w:p>
    <w:p w:rsidR="0006785A" w:rsidRPr="00D36590" w:rsidRDefault="0006785A" w:rsidP="00CD7D04">
      <w:pPr>
        <w:spacing w:after="0" w:line="240" w:lineRule="auto"/>
        <w:rPr>
          <w:rFonts w:ascii="Times New Roman" w:hAnsi="Times New Roman"/>
        </w:rPr>
        <w:sectPr w:rsidR="0006785A" w:rsidRPr="00D36590">
          <w:pgSz w:w="11906" w:h="16838"/>
          <w:pgMar w:top="1134" w:right="850" w:bottom="1134" w:left="1701" w:header="708" w:footer="708" w:gutter="0"/>
          <w:cols w:space="720"/>
        </w:sectPr>
      </w:pPr>
    </w:p>
    <w:p w:rsidR="0006785A" w:rsidRPr="00D36590" w:rsidRDefault="0006785A" w:rsidP="00715E4C">
      <w:pPr>
        <w:spacing w:after="0" w:line="240" w:lineRule="auto"/>
        <w:jc w:val="center"/>
        <w:rPr>
          <w:rFonts w:ascii="Times New Roman" w:hAnsi="Times New Roman"/>
          <w:b/>
          <w:i/>
        </w:rPr>
      </w:pPr>
      <w:r w:rsidRPr="00D36590">
        <w:rPr>
          <w:rFonts w:ascii="Times New Roman" w:hAnsi="Times New Roman"/>
          <w:b/>
          <w:i/>
        </w:rPr>
        <w:t>Задания</w:t>
      </w:r>
    </w:p>
    <w:p w:rsidR="0006785A" w:rsidRPr="00D36590" w:rsidRDefault="0006785A" w:rsidP="00715E4C">
      <w:pPr>
        <w:spacing w:after="0" w:line="240" w:lineRule="auto"/>
        <w:jc w:val="center"/>
        <w:rPr>
          <w:rFonts w:ascii="Times New Roman" w:hAnsi="Times New Roman"/>
          <w:b/>
          <w:i/>
        </w:rPr>
      </w:pPr>
      <w:r w:rsidRPr="00D36590">
        <w:rPr>
          <w:rFonts w:ascii="Times New Roman" w:hAnsi="Times New Roman"/>
          <w:b/>
          <w:i/>
        </w:rPr>
        <w:t xml:space="preserve"> для олимпиады по русскому языку (муниципальный этап) в </w:t>
      </w:r>
      <w:smartTag w:uri="urn:schemas-microsoft-com:office:smarttags" w:element="metricconverter">
        <w:smartTagPr>
          <w:attr w:name="ProductID" w:val="2014 г"/>
        </w:smartTagPr>
        <w:r w:rsidRPr="00D36590">
          <w:rPr>
            <w:rFonts w:ascii="Times New Roman" w:hAnsi="Times New Roman"/>
            <w:b/>
            <w:i/>
          </w:rPr>
          <w:t>2014 г</w:t>
        </w:r>
      </w:smartTag>
      <w:r w:rsidRPr="00D36590">
        <w:rPr>
          <w:rFonts w:ascii="Times New Roman" w:hAnsi="Times New Roman"/>
          <w:b/>
          <w:i/>
        </w:rPr>
        <w:t>.</w:t>
      </w:r>
    </w:p>
    <w:p w:rsidR="0006785A" w:rsidRPr="00D36590" w:rsidRDefault="0006785A" w:rsidP="00CD7D04">
      <w:pPr>
        <w:spacing w:after="0" w:line="240" w:lineRule="auto"/>
        <w:jc w:val="center"/>
        <w:rPr>
          <w:rFonts w:ascii="Times New Roman" w:hAnsi="Times New Roman"/>
          <w:b/>
          <w:i/>
        </w:rPr>
      </w:pPr>
      <w:r w:rsidRPr="00D36590">
        <w:rPr>
          <w:rFonts w:ascii="Times New Roman" w:hAnsi="Times New Roman"/>
          <w:b/>
          <w:i/>
        </w:rPr>
        <w:t xml:space="preserve">9 класс </w:t>
      </w:r>
    </w:p>
    <w:p w:rsidR="0006785A" w:rsidRPr="00D36590" w:rsidRDefault="0006785A" w:rsidP="00CD7D04">
      <w:pPr>
        <w:pStyle w:val="1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>Запишите транскрипцию:</w:t>
      </w:r>
      <w:r w:rsidRPr="00D36590">
        <w:rPr>
          <w:rFonts w:ascii="Times New Roman" w:hAnsi="Times New Roman"/>
          <w:i/>
        </w:rPr>
        <w:t xml:space="preserve"> бесчестный, мозг, отправка, переносица </w:t>
      </w:r>
      <w:r w:rsidRPr="00D36590">
        <w:rPr>
          <w:rFonts w:ascii="Times New Roman" w:hAnsi="Times New Roman"/>
        </w:rPr>
        <w:t>(сущ.)</w:t>
      </w:r>
      <w:r w:rsidRPr="00D36590">
        <w:rPr>
          <w:rFonts w:ascii="Times New Roman" w:hAnsi="Times New Roman"/>
          <w:i/>
        </w:rPr>
        <w:t xml:space="preserve">, переносится </w:t>
      </w:r>
      <w:r w:rsidRPr="00D36590">
        <w:rPr>
          <w:rFonts w:ascii="Times New Roman" w:hAnsi="Times New Roman"/>
        </w:rPr>
        <w:t>(глаг.).</w:t>
      </w:r>
    </w:p>
    <w:p w:rsidR="0006785A" w:rsidRPr="00D36590" w:rsidRDefault="0006785A" w:rsidP="00CD7D04">
      <w:pPr>
        <w:pStyle w:val="1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>Вставьте, где нужно, пропущенные буквы:</w:t>
      </w:r>
    </w:p>
    <w:p w:rsidR="0006785A" w:rsidRPr="00D36590" w:rsidRDefault="0006785A" w:rsidP="00CD7D04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i/>
        </w:rPr>
      </w:pPr>
      <w:r w:rsidRPr="00D36590">
        <w:rPr>
          <w:rFonts w:ascii="Times New Roman" w:hAnsi="Times New Roman"/>
          <w:i/>
        </w:rPr>
        <w:t>К..лач, к..чан, с..экономить, юрис..консульт, изж..га, бацил..а, грей...фрут, рен..ген, флю..рография.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  <w:i/>
        </w:rPr>
      </w:pPr>
      <w:r w:rsidRPr="00D36590">
        <w:rPr>
          <w:rFonts w:ascii="Times New Roman" w:hAnsi="Times New Roman"/>
        </w:rPr>
        <w:t xml:space="preserve">3. Расставьте ударение: </w:t>
      </w:r>
      <w:r w:rsidRPr="00D36590">
        <w:rPr>
          <w:rFonts w:ascii="Times New Roman" w:hAnsi="Times New Roman"/>
          <w:i/>
        </w:rPr>
        <w:t>начата, прибывший, закупорить создана, черпая, мельком, дремота, вы правы,</w:t>
      </w:r>
      <w:r w:rsidRPr="00D36590">
        <w:rPr>
          <w:rFonts w:ascii="Times New Roman" w:hAnsi="Times New Roman"/>
        </w:rPr>
        <w:t xml:space="preserve"> </w:t>
      </w:r>
      <w:r w:rsidRPr="00D36590">
        <w:rPr>
          <w:rFonts w:ascii="Times New Roman" w:hAnsi="Times New Roman"/>
          <w:i/>
        </w:rPr>
        <w:t>предвосхитить.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 xml:space="preserve">4. Одинаков ли морфемный состав слов: а) </w:t>
      </w:r>
      <w:r w:rsidRPr="00D36590">
        <w:rPr>
          <w:rFonts w:ascii="Times New Roman" w:hAnsi="Times New Roman"/>
          <w:i/>
        </w:rPr>
        <w:t>красноватый</w:t>
      </w:r>
      <w:r w:rsidRPr="00D36590">
        <w:rPr>
          <w:rFonts w:ascii="Times New Roman" w:hAnsi="Times New Roman"/>
        </w:rPr>
        <w:t xml:space="preserve"> и </w:t>
      </w:r>
      <w:r w:rsidRPr="00D36590">
        <w:rPr>
          <w:rFonts w:ascii="Times New Roman" w:hAnsi="Times New Roman"/>
          <w:i/>
        </w:rPr>
        <w:t>розоватый</w:t>
      </w:r>
      <w:r w:rsidRPr="00D36590">
        <w:rPr>
          <w:rFonts w:ascii="Times New Roman" w:hAnsi="Times New Roman"/>
        </w:rPr>
        <w:t>, б)</w:t>
      </w:r>
      <w:r w:rsidRPr="00D36590">
        <w:rPr>
          <w:rFonts w:ascii="Times New Roman" w:hAnsi="Times New Roman"/>
          <w:i/>
        </w:rPr>
        <w:t xml:space="preserve"> ленточка,  булочка,</w:t>
      </w:r>
      <w:r w:rsidRPr="00D36590">
        <w:rPr>
          <w:rFonts w:ascii="Times New Roman" w:hAnsi="Times New Roman"/>
        </w:rPr>
        <w:t xml:space="preserve"> </w:t>
      </w:r>
      <w:r w:rsidRPr="00D36590">
        <w:rPr>
          <w:rFonts w:ascii="Times New Roman" w:hAnsi="Times New Roman"/>
          <w:i/>
        </w:rPr>
        <w:t>конфеточка</w:t>
      </w:r>
      <w:r w:rsidRPr="00D36590">
        <w:rPr>
          <w:rFonts w:ascii="Times New Roman" w:hAnsi="Times New Roman"/>
        </w:rPr>
        <w:t xml:space="preserve">, в) </w:t>
      </w:r>
      <w:r w:rsidRPr="00D36590">
        <w:rPr>
          <w:rFonts w:ascii="Times New Roman" w:hAnsi="Times New Roman"/>
          <w:i/>
        </w:rPr>
        <w:t>замочек</w:t>
      </w:r>
      <w:r w:rsidRPr="00D36590">
        <w:rPr>
          <w:rFonts w:ascii="Times New Roman" w:hAnsi="Times New Roman"/>
        </w:rPr>
        <w:t xml:space="preserve"> и </w:t>
      </w:r>
      <w:r w:rsidRPr="00D36590">
        <w:rPr>
          <w:rFonts w:ascii="Times New Roman" w:hAnsi="Times New Roman"/>
          <w:i/>
        </w:rPr>
        <w:t>крючочек</w:t>
      </w:r>
      <w:r w:rsidRPr="00D36590">
        <w:rPr>
          <w:rFonts w:ascii="Times New Roman" w:hAnsi="Times New Roman"/>
        </w:rPr>
        <w:t xml:space="preserve">? Свой ответ обоснуйте. 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 xml:space="preserve">5. Есть ли в слове   </w:t>
      </w:r>
      <w:r w:rsidRPr="00D36590">
        <w:rPr>
          <w:rFonts w:ascii="Times New Roman" w:hAnsi="Times New Roman"/>
          <w:i/>
        </w:rPr>
        <w:t>надменный</w:t>
      </w:r>
      <w:r w:rsidRPr="00D36590">
        <w:rPr>
          <w:rFonts w:ascii="Times New Roman" w:hAnsi="Times New Roman"/>
        </w:rPr>
        <w:t xml:space="preserve"> префикс (приставка) </w:t>
      </w:r>
      <w:r w:rsidRPr="00D36590">
        <w:rPr>
          <w:rFonts w:ascii="Times New Roman" w:hAnsi="Times New Roman"/>
          <w:i/>
        </w:rPr>
        <w:t>над-</w:t>
      </w:r>
      <w:r w:rsidRPr="00D36590">
        <w:rPr>
          <w:rFonts w:ascii="Times New Roman" w:hAnsi="Times New Roman"/>
        </w:rPr>
        <w:t>? Докажите свою точку зрения.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 xml:space="preserve">6. Мылом моют, мочало мочат, в било бьют, с помощью точила точат… А связаны ли существительные </w:t>
      </w:r>
      <w:r w:rsidRPr="00D36590">
        <w:rPr>
          <w:rFonts w:ascii="Times New Roman" w:hAnsi="Times New Roman"/>
          <w:i/>
        </w:rPr>
        <w:t>рыло</w:t>
      </w:r>
      <w:r w:rsidRPr="00D36590">
        <w:rPr>
          <w:rFonts w:ascii="Times New Roman" w:hAnsi="Times New Roman"/>
        </w:rPr>
        <w:t xml:space="preserve">, </w:t>
      </w:r>
      <w:r w:rsidRPr="00D36590">
        <w:rPr>
          <w:rFonts w:ascii="Times New Roman" w:hAnsi="Times New Roman"/>
          <w:i/>
        </w:rPr>
        <w:t>шило, дуло, сало</w:t>
      </w:r>
      <w:r w:rsidRPr="00D36590">
        <w:rPr>
          <w:rFonts w:ascii="Times New Roman" w:hAnsi="Times New Roman"/>
        </w:rPr>
        <w:t xml:space="preserve"> в своем происхождении с глаголами?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 xml:space="preserve">7. Какие омоформы объединяют глаголы </w:t>
      </w:r>
      <w:r w:rsidRPr="00D36590">
        <w:rPr>
          <w:rFonts w:ascii="Times New Roman" w:hAnsi="Times New Roman"/>
          <w:i/>
        </w:rPr>
        <w:t>лететь</w:t>
      </w:r>
      <w:r w:rsidRPr="00D36590">
        <w:rPr>
          <w:rFonts w:ascii="Times New Roman" w:hAnsi="Times New Roman"/>
        </w:rPr>
        <w:t xml:space="preserve"> и </w:t>
      </w:r>
      <w:r w:rsidRPr="00D36590">
        <w:rPr>
          <w:rFonts w:ascii="Times New Roman" w:hAnsi="Times New Roman"/>
          <w:i/>
        </w:rPr>
        <w:t>лечить</w:t>
      </w:r>
      <w:r w:rsidRPr="00D36590">
        <w:rPr>
          <w:rFonts w:ascii="Times New Roman" w:hAnsi="Times New Roman"/>
        </w:rPr>
        <w:t xml:space="preserve">, </w:t>
      </w:r>
      <w:r w:rsidRPr="00D36590">
        <w:rPr>
          <w:rFonts w:ascii="Times New Roman" w:hAnsi="Times New Roman"/>
          <w:i/>
        </w:rPr>
        <w:t>прийти</w:t>
      </w:r>
      <w:r w:rsidRPr="00D36590">
        <w:rPr>
          <w:rFonts w:ascii="Times New Roman" w:hAnsi="Times New Roman"/>
        </w:rPr>
        <w:t xml:space="preserve"> и </w:t>
      </w:r>
      <w:r w:rsidRPr="00D36590">
        <w:rPr>
          <w:rFonts w:ascii="Times New Roman" w:hAnsi="Times New Roman"/>
          <w:i/>
        </w:rPr>
        <w:t xml:space="preserve">прислать, водить </w:t>
      </w:r>
      <w:r w:rsidRPr="00D36590">
        <w:rPr>
          <w:rFonts w:ascii="Times New Roman" w:hAnsi="Times New Roman"/>
        </w:rPr>
        <w:t>и</w:t>
      </w:r>
      <w:r w:rsidRPr="00D36590">
        <w:rPr>
          <w:rFonts w:ascii="Times New Roman" w:hAnsi="Times New Roman"/>
          <w:i/>
        </w:rPr>
        <w:t xml:space="preserve"> возить. </w:t>
      </w:r>
      <w:r w:rsidRPr="00D36590">
        <w:rPr>
          <w:rFonts w:ascii="Times New Roman" w:hAnsi="Times New Roman"/>
        </w:rPr>
        <w:t xml:space="preserve">Определите грамматическое значение этих форм. 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  <w:i/>
        </w:rPr>
      </w:pPr>
      <w:r w:rsidRPr="00D36590">
        <w:rPr>
          <w:rFonts w:ascii="Times New Roman" w:hAnsi="Times New Roman"/>
        </w:rPr>
        <w:t xml:space="preserve">8. Как по-русски называется множество (группа) следующих животных: </w:t>
      </w:r>
      <w:r w:rsidRPr="00D36590">
        <w:rPr>
          <w:rFonts w:ascii="Times New Roman" w:hAnsi="Times New Roman"/>
          <w:i/>
        </w:rPr>
        <w:t>коров, овец, лошадей, коз, собак, кошек, рыб, пчел, птиц?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>9. Сравните два предложения. Опишите данное языковое явление.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  <w:i/>
        </w:rPr>
      </w:pPr>
      <w:r w:rsidRPr="00D36590">
        <w:rPr>
          <w:rFonts w:ascii="Times New Roman" w:hAnsi="Times New Roman"/>
          <w:i/>
        </w:rPr>
        <w:t>Летчик испытывает самолет.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  <w:i/>
        </w:rPr>
      </w:pPr>
      <w:r w:rsidRPr="00D36590">
        <w:rPr>
          <w:rFonts w:ascii="Times New Roman" w:hAnsi="Times New Roman"/>
          <w:i/>
        </w:rPr>
        <w:t>Мария испытывает тоску.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 xml:space="preserve">10. Чем </w:t>
      </w:r>
      <w:r w:rsidRPr="00D36590">
        <w:rPr>
          <w:rFonts w:ascii="Times New Roman" w:hAnsi="Times New Roman"/>
          <w:i/>
        </w:rPr>
        <w:t>всадник</w:t>
      </w:r>
      <w:r w:rsidRPr="00D36590">
        <w:rPr>
          <w:rFonts w:ascii="Times New Roman" w:hAnsi="Times New Roman"/>
        </w:rPr>
        <w:t xml:space="preserve"> отличается от </w:t>
      </w:r>
      <w:r w:rsidRPr="00D36590">
        <w:rPr>
          <w:rFonts w:ascii="Times New Roman" w:hAnsi="Times New Roman"/>
          <w:i/>
        </w:rPr>
        <w:t>наездника</w:t>
      </w:r>
      <w:r w:rsidRPr="00D36590">
        <w:rPr>
          <w:rFonts w:ascii="Times New Roman" w:hAnsi="Times New Roman"/>
        </w:rPr>
        <w:t>?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>11. Назовите грамматическую основу каждого предложения.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>Мне совестно.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>Эта девушка с характером.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>На съезде присутствовало около двухсот делегатов.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>Мне надо было помочь ему.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>Как некстати было это воспоминание.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>Его сестра замужем.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>Мария без ума от спорта.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>Была без радости любовь, разлука будет без печали.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>Ветер сорвал лист с дерева.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>Он казался умнее.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>Мужчина вошел злой.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>Он был рад помочь нам.</w:t>
      </w:r>
    </w:p>
    <w:p w:rsidR="0006785A" w:rsidRPr="00D36590" w:rsidRDefault="0006785A" w:rsidP="00CD7D0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>Определите, какой частью речи является выделенное слово.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 xml:space="preserve">Лицо его </w:t>
      </w:r>
      <w:r w:rsidRPr="00D36590">
        <w:rPr>
          <w:rFonts w:ascii="Times New Roman" w:hAnsi="Times New Roman"/>
          <w:i/>
        </w:rPr>
        <w:t>грустно</w:t>
      </w:r>
      <w:r w:rsidRPr="00D36590">
        <w:rPr>
          <w:rFonts w:ascii="Times New Roman" w:hAnsi="Times New Roman"/>
        </w:rPr>
        <w:t>.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 xml:space="preserve">Мне сейчас очень </w:t>
      </w:r>
      <w:r w:rsidRPr="00D36590">
        <w:rPr>
          <w:rFonts w:ascii="Times New Roman" w:hAnsi="Times New Roman"/>
          <w:i/>
        </w:rPr>
        <w:t>грустно</w:t>
      </w:r>
      <w:r w:rsidRPr="00D36590">
        <w:rPr>
          <w:rFonts w:ascii="Times New Roman" w:hAnsi="Times New Roman"/>
        </w:rPr>
        <w:t>.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 xml:space="preserve">Он так </w:t>
      </w:r>
      <w:r w:rsidRPr="00D36590">
        <w:rPr>
          <w:rFonts w:ascii="Times New Roman" w:hAnsi="Times New Roman"/>
          <w:i/>
        </w:rPr>
        <w:t>грустно</w:t>
      </w:r>
      <w:r w:rsidRPr="00D36590">
        <w:rPr>
          <w:rFonts w:ascii="Times New Roman" w:hAnsi="Times New Roman"/>
        </w:rPr>
        <w:t xml:space="preserve"> рассказывал эту историю.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 xml:space="preserve">Мария шла </w:t>
      </w:r>
      <w:r w:rsidRPr="00D36590">
        <w:rPr>
          <w:rFonts w:ascii="Times New Roman" w:hAnsi="Times New Roman"/>
          <w:i/>
        </w:rPr>
        <w:t>вдоль</w:t>
      </w:r>
      <w:r w:rsidRPr="00D36590">
        <w:rPr>
          <w:rFonts w:ascii="Times New Roman" w:hAnsi="Times New Roman"/>
        </w:rPr>
        <w:t xml:space="preserve"> берега.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 xml:space="preserve">Хватит ходить </w:t>
      </w:r>
      <w:r w:rsidRPr="00D36590">
        <w:rPr>
          <w:rFonts w:ascii="Times New Roman" w:hAnsi="Times New Roman"/>
          <w:i/>
        </w:rPr>
        <w:t>вокруг</w:t>
      </w:r>
      <w:r w:rsidRPr="00D36590">
        <w:rPr>
          <w:rFonts w:ascii="Times New Roman" w:hAnsi="Times New Roman"/>
        </w:rPr>
        <w:t>.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 xml:space="preserve">Земля вращается </w:t>
      </w:r>
      <w:r w:rsidRPr="00D36590">
        <w:rPr>
          <w:rFonts w:ascii="Times New Roman" w:hAnsi="Times New Roman"/>
          <w:i/>
        </w:rPr>
        <w:t>вокруг</w:t>
      </w:r>
      <w:r w:rsidRPr="00D36590">
        <w:rPr>
          <w:rFonts w:ascii="Times New Roman" w:hAnsi="Times New Roman"/>
        </w:rPr>
        <w:t xml:space="preserve"> своей оси.</w:t>
      </w:r>
    </w:p>
    <w:p w:rsidR="0006785A" w:rsidRPr="00D36590" w:rsidRDefault="0006785A" w:rsidP="00C3235E">
      <w:pPr>
        <w:pStyle w:val="original"/>
        <w:numPr>
          <w:ilvl w:val="0"/>
          <w:numId w:val="2"/>
        </w:numPr>
        <w:spacing w:before="0" w:beforeAutospacing="0" w:after="0" w:afterAutospacing="0"/>
        <w:rPr>
          <w:sz w:val="22"/>
          <w:szCs w:val="22"/>
        </w:rPr>
      </w:pPr>
      <w:r w:rsidRPr="00D36590">
        <w:rPr>
          <w:sz w:val="22"/>
          <w:szCs w:val="22"/>
        </w:rPr>
        <w:t>Переведите на современный язык:</w:t>
      </w:r>
    </w:p>
    <w:p w:rsidR="0006785A" w:rsidRPr="00D36590" w:rsidRDefault="0006785A" w:rsidP="00C3235E">
      <w:pPr>
        <w:pStyle w:val="original"/>
        <w:spacing w:before="0" w:beforeAutospacing="0" w:after="0" w:afterAutospacing="0"/>
        <w:ind w:left="360"/>
        <w:rPr>
          <w:sz w:val="22"/>
          <w:szCs w:val="22"/>
        </w:rPr>
      </w:pPr>
      <w:r w:rsidRPr="00D36590">
        <w:rPr>
          <w:sz w:val="22"/>
          <w:szCs w:val="22"/>
        </w:rPr>
        <w:t>Еже было творити отроку моему, то сам есмь створилъ, д</w:t>
      </w:r>
      <w:r w:rsidRPr="00D36590">
        <w:rPr>
          <w:rFonts w:hAnsi="Lucida Sans Unicode"/>
          <w:sz w:val="22"/>
          <w:szCs w:val="22"/>
        </w:rPr>
        <w:t>ѣ</w:t>
      </w:r>
      <w:r w:rsidRPr="00D36590">
        <w:rPr>
          <w:sz w:val="22"/>
          <w:szCs w:val="22"/>
        </w:rPr>
        <w:t>ла на войн</w:t>
      </w:r>
      <w:r w:rsidRPr="00D36590">
        <w:rPr>
          <w:rFonts w:hAnsi="Lucida Sans Unicode"/>
          <w:sz w:val="22"/>
          <w:szCs w:val="22"/>
        </w:rPr>
        <w:t>ѣ</w:t>
      </w:r>
      <w:r w:rsidRPr="00D36590">
        <w:rPr>
          <w:sz w:val="22"/>
          <w:szCs w:val="22"/>
        </w:rPr>
        <w:t xml:space="preserve"> и на лов</w:t>
      </w:r>
      <w:r w:rsidRPr="00D36590">
        <w:rPr>
          <w:rFonts w:hAnsi="Lucida Sans Unicode"/>
          <w:sz w:val="22"/>
          <w:szCs w:val="22"/>
        </w:rPr>
        <w:t>ѣ</w:t>
      </w:r>
      <w:r w:rsidRPr="00D36590">
        <w:rPr>
          <w:sz w:val="22"/>
          <w:szCs w:val="22"/>
        </w:rPr>
        <w:t>хъ, ночь и день, на зною и на зим</w:t>
      </w:r>
      <w:r w:rsidRPr="00D36590">
        <w:rPr>
          <w:rFonts w:hAnsi="Lucida Sans Unicode"/>
          <w:sz w:val="22"/>
          <w:szCs w:val="22"/>
        </w:rPr>
        <w:t>ѣ</w:t>
      </w:r>
      <w:r w:rsidRPr="00D36590">
        <w:rPr>
          <w:sz w:val="22"/>
          <w:szCs w:val="22"/>
        </w:rPr>
        <w:t>, не дая соб</w:t>
      </w:r>
      <w:r w:rsidRPr="00D36590">
        <w:rPr>
          <w:rFonts w:hAnsi="Lucida Sans Unicode"/>
          <w:sz w:val="22"/>
          <w:szCs w:val="22"/>
        </w:rPr>
        <w:t>ѣ</w:t>
      </w:r>
      <w:r w:rsidRPr="00D36590">
        <w:rPr>
          <w:sz w:val="22"/>
          <w:szCs w:val="22"/>
        </w:rPr>
        <w:t xml:space="preserve"> упокоя. На посадники не зря, сам творилъ, что было надоб</w:t>
      </w:r>
      <w:r w:rsidRPr="00D36590">
        <w:rPr>
          <w:rFonts w:hAnsi="Lucida Sans Unicode"/>
          <w:sz w:val="22"/>
          <w:szCs w:val="22"/>
        </w:rPr>
        <w:t>ѣ</w:t>
      </w:r>
      <w:r w:rsidRPr="00D36590">
        <w:rPr>
          <w:sz w:val="22"/>
          <w:szCs w:val="22"/>
        </w:rPr>
        <w:t xml:space="preserve">, весь нарядъ, и в дому своемь то я творилъ </w:t>
      </w:r>
      <w:r w:rsidRPr="00D36590">
        <w:rPr>
          <w:rStyle w:val="Emphasis"/>
          <w:sz w:val="22"/>
          <w:szCs w:val="22"/>
        </w:rPr>
        <w:t>есмь</w:t>
      </w:r>
      <w:r w:rsidRPr="00D36590">
        <w:rPr>
          <w:sz w:val="22"/>
          <w:szCs w:val="22"/>
        </w:rPr>
        <w:t xml:space="preserve">. </w:t>
      </w:r>
    </w:p>
    <w:p w:rsidR="0006785A" w:rsidRPr="00D36590" w:rsidRDefault="0006785A" w:rsidP="00C3235E">
      <w:pPr>
        <w:pStyle w:val="original"/>
        <w:spacing w:before="0" w:beforeAutospacing="0" w:after="0" w:afterAutospacing="0"/>
        <w:jc w:val="right"/>
        <w:rPr>
          <w:sz w:val="22"/>
          <w:szCs w:val="22"/>
        </w:rPr>
      </w:pPr>
      <w:r w:rsidRPr="00D36590">
        <w:rPr>
          <w:sz w:val="22"/>
          <w:szCs w:val="22"/>
        </w:rPr>
        <w:t>(«Поучение Владимира Мономаха»)</w:t>
      </w:r>
    </w:p>
    <w:p w:rsidR="0006785A" w:rsidRPr="00D36590" w:rsidRDefault="0006785A" w:rsidP="00C3235E">
      <w:pPr>
        <w:pStyle w:val="original"/>
        <w:spacing w:before="0" w:beforeAutospacing="0" w:after="0" w:afterAutospacing="0"/>
        <w:rPr>
          <w:sz w:val="22"/>
          <w:szCs w:val="22"/>
        </w:rPr>
      </w:pPr>
    </w:p>
    <w:p w:rsidR="0006785A" w:rsidRPr="00D36590" w:rsidRDefault="0006785A" w:rsidP="00C3235E">
      <w:pPr>
        <w:pStyle w:val="original"/>
        <w:spacing w:before="0" w:beforeAutospacing="0" w:after="0" w:afterAutospacing="0"/>
        <w:rPr>
          <w:sz w:val="22"/>
          <w:szCs w:val="22"/>
        </w:rPr>
      </w:pPr>
      <w:r w:rsidRPr="00D36590">
        <w:rPr>
          <w:b/>
          <w:bCs/>
          <w:i/>
          <w:iCs/>
          <w:sz w:val="22"/>
          <w:szCs w:val="22"/>
        </w:rPr>
        <w:t xml:space="preserve"> 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06785A" w:rsidRPr="00D36590" w:rsidRDefault="0006785A" w:rsidP="00CD7D04">
      <w:pPr>
        <w:spacing w:after="0" w:line="240" w:lineRule="auto"/>
        <w:jc w:val="both"/>
        <w:rPr>
          <w:rFonts w:ascii="Times New Roman" w:hAnsi="Times New Roman"/>
        </w:rPr>
      </w:pPr>
    </w:p>
    <w:p w:rsidR="0006785A" w:rsidRPr="00D36590" w:rsidRDefault="0006785A" w:rsidP="00CD7D04">
      <w:pPr>
        <w:spacing w:after="0" w:line="240" w:lineRule="auto"/>
        <w:jc w:val="center"/>
        <w:rPr>
          <w:rFonts w:ascii="Times New Roman" w:hAnsi="Times New Roman"/>
          <w:b/>
          <w:i/>
        </w:rPr>
      </w:pPr>
      <w:r w:rsidRPr="00D36590">
        <w:rPr>
          <w:rFonts w:ascii="Times New Roman" w:hAnsi="Times New Roman"/>
          <w:i/>
        </w:rPr>
        <w:br w:type="page"/>
      </w:r>
      <w:r w:rsidRPr="00D36590">
        <w:rPr>
          <w:rFonts w:ascii="Times New Roman" w:hAnsi="Times New Roman"/>
          <w:b/>
          <w:i/>
        </w:rPr>
        <w:t xml:space="preserve">Задания </w:t>
      </w:r>
    </w:p>
    <w:p w:rsidR="0006785A" w:rsidRPr="00D36590" w:rsidRDefault="0006785A" w:rsidP="00CD7D04">
      <w:pPr>
        <w:spacing w:after="0" w:line="240" w:lineRule="auto"/>
        <w:jc w:val="center"/>
        <w:rPr>
          <w:rFonts w:ascii="Times New Roman" w:hAnsi="Times New Roman"/>
          <w:b/>
          <w:i/>
        </w:rPr>
      </w:pPr>
      <w:r w:rsidRPr="00D36590">
        <w:rPr>
          <w:rFonts w:ascii="Times New Roman" w:hAnsi="Times New Roman"/>
          <w:b/>
          <w:i/>
        </w:rPr>
        <w:t xml:space="preserve">для олимпиады по русскому языку (муниципальный этап)в </w:t>
      </w:r>
      <w:smartTag w:uri="urn:schemas-microsoft-com:office:smarttags" w:element="metricconverter">
        <w:smartTagPr>
          <w:attr w:name="ProductID" w:val="2014 г"/>
        </w:smartTagPr>
        <w:r w:rsidRPr="00D36590">
          <w:rPr>
            <w:rFonts w:ascii="Times New Roman" w:hAnsi="Times New Roman"/>
            <w:b/>
            <w:i/>
          </w:rPr>
          <w:t xml:space="preserve"> </w:t>
        </w:r>
        <w:smartTag w:uri="urn:schemas-microsoft-com:office:smarttags" w:element="metricconverter">
          <w:smartTagPr>
            <w:attr w:name="ProductID" w:val="2014 г"/>
          </w:smartTagPr>
          <w:r w:rsidRPr="00D36590">
            <w:rPr>
              <w:rFonts w:ascii="Times New Roman" w:hAnsi="Times New Roman"/>
              <w:b/>
              <w:i/>
            </w:rPr>
            <w:t>2014 г</w:t>
          </w:r>
        </w:smartTag>
      </w:smartTag>
      <w:r w:rsidRPr="00D36590">
        <w:rPr>
          <w:rFonts w:ascii="Times New Roman" w:hAnsi="Times New Roman"/>
          <w:b/>
          <w:i/>
        </w:rPr>
        <w:t>.</w:t>
      </w:r>
    </w:p>
    <w:p w:rsidR="0006785A" w:rsidRPr="00D36590" w:rsidRDefault="0006785A" w:rsidP="00CD7D04">
      <w:pPr>
        <w:spacing w:after="0" w:line="240" w:lineRule="auto"/>
        <w:jc w:val="center"/>
        <w:rPr>
          <w:rFonts w:ascii="Times New Roman" w:hAnsi="Times New Roman"/>
          <w:b/>
          <w:i/>
        </w:rPr>
      </w:pPr>
      <w:r w:rsidRPr="00D36590">
        <w:rPr>
          <w:rFonts w:ascii="Times New Roman" w:hAnsi="Times New Roman"/>
          <w:b/>
          <w:i/>
        </w:rPr>
        <w:t xml:space="preserve">10-11 классы </w:t>
      </w:r>
    </w:p>
    <w:p w:rsidR="0006785A" w:rsidRPr="00D36590" w:rsidRDefault="0006785A" w:rsidP="00CD7D04">
      <w:pPr>
        <w:pStyle w:val="1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 xml:space="preserve">Запишите транскрипцию: </w:t>
      </w:r>
      <w:r w:rsidRPr="00D36590">
        <w:rPr>
          <w:rFonts w:ascii="Times New Roman" w:hAnsi="Times New Roman"/>
          <w:i/>
        </w:rPr>
        <w:t xml:space="preserve">откупорив, въезд, безжизненный, браться </w:t>
      </w:r>
      <w:r w:rsidRPr="00D36590">
        <w:rPr>
          <w:rFonts w:ascii="Times New Roman" w:hAnsi="Times New Roman"/>
        </w:rPr>
        <w:t>(глаг.)</w:t>
      </w:r>
      <w:r w:rsidRPr="00D36590">
        <w:rPr>
          <w:rFonts w:ascii="Times New Roman" w:hAnsi="Times New Roman"/>
          <w:i/>
        </w:rPr>
        <w:t xml:space="preserve">, братца </w:t>
      </w:r>
      <w:r w:rsidRPr="00D36590">
        <w:rPr>
          <w:rFonts w:ascii="Times New Roman" w:hAnsi="Times New Roman"/>
        </w:rPr>
        <w:t>(сущ.)</w:t>
      </w:r>
      <w:r w:rsidRPr="00D36590">
        <w:rPr>
          <w:rFonts w:ascii="Times New Roman" w:hAnsi="Times New Roman"/>
          <w:i/>
        </w:rPr>
        <w:t>.</w:t>
      </w:r>
    </w:p>
    <w:p w:rsidR="0006785A" w:rsidRPr="00D36590" w:rsidRDefault="0006785A" w:rsidP="00CD7D04">
      <w:pPr>
        <w:pStyle w:val="1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>Вставьте, где нужно, пропущенные буквы:</w:t>
      </w:r>
    </w:p>
    <w:p w:rsidR="0006785A" w:rsidRPr="00D36590" w:rsidRDefault="0006785A" w:rsidP="00CD7D04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i/>
        </w:rPr>
      </w:pPr>
      <w:r w:rsidRPr="00D36590">
        <w:rPr>
          <w:rFonts w:ascii="Times New Roman" w:hAnsi="Times New Roman"/>
          <w:i/>
        </w:rPr>
        <w:t>Ад..ютант, ар..ергард, д..р..ж..р, линол..ум, пр..паганда, ап..рт..менты, трансп..рант, трансп..ртир, вак..ум.</w:t>
      </w:r>
    </w:p>
    <w:p w:rsidR="0006785A" w:rsidRPr="00D36590" w:rsidRDefault="0006785A" w:rsidP="00CD7D04">
      <w:pPr>
        <w:pStyle w:val="1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i/>
        </w:rPr>
      </w:pPr>
      <w:r w:rsidRPr="00D36590">
        <w:rPr>
          <w:rFonts w:ascii="Times New Roman" w:hAnsi="Times New Roman"/>
        </w:rPr>
        <w:t xml:space="preserve">Расставьте ударение: </w:t>
      </w:r>
      <w:r w:rsidRPr="00D36590">
        <w:rPr>
          <w:rFonts w:ascii="Times New Roman" w:hAnsi="Times New Roman"/>
          <w:i/>
        </w:rPr>
        <w:t>опериться, плесневеть, кашлянуть, блокировать, понявший, баловать, еретик, кровоточить, пломбировать.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>4. Какое  слово из числа следующих выпадает по своему словообразовательному значению из целого ряда?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  <w:i/>
        </w:rPr>
      </w:pPr>
      <w:r w:rsidRPr="00D36590">
        <w:rPr>
          <w:rFonts w:ascii="Times New Roman" w:hAnsi="Times New Roman"/>
          <w:i/>
        </w:rPr>
        <w:t>Нарукавник, наколенник, нагрудник, напульсник, накомарник, намордник.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  <w:i/>
        </w:rPr>
      </w:pPr>
      <w:r w:rsidRPr="00D36590">
        <w:rPr>
          <w:rFonts w:ascii="Times New Roman" w:hAnsi="Times New Roman"/>
        </w:rPr>
        <w:t xml:space="preserve">5. Одинаковы ли префиксы (приставки) в словах </w:t>
      </w:r>
      <w:r w:rsidRPr="00D36590">
        <w:rPr>
          <w:rFonts w:ascii="Times New Roman" w:hAnsi="Times New Roman"/>
          <w:i/>
        </w:rPr>
        <w:t>обогащение, обобщение, обозрение.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 xml:space="preserve">6. Чем различаются значения слов </w:t>
      </w:r>
      <w:r w:rsidRPr="00D36590">
        <w:rPr>
          <w:rFonts w:ascii="Times New Roman" w:hAnsi="Times New Roman"/>
          <w:i/>
        </w:rPr>
        <w:t xml:space="preserve">бережно </w:t>
      </w:r>
      <w:r w:rsidRPr="00D36590">
        <w:rPr>
          <w:rFonts w:ascii="Times New Roman" w:hAnsi="Times New Roman"/>
        </w:rPr>
        <w:t xml:space="preserve">и </w:t>
      </w:r>
      <w:r w:rsidRPr="00D36590">
        <w:rPr>
          <w:rFonts w:ascii="Times New Roman" w:hAnsi="Times New Roman"/>
          <w:i/>
        </w:rPr>
        <w:t>осторожно</w:t>
      </w:r>
      <w:r w:rsidRPr="00D36590">
        <w:rPr>
          <w:rFonts w:ascii="Times New Roman" w:hAnsi="Times New Roman"/>
        </w:rPr>
        <w:t>?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 xml:space="preserve">Или слова </w:t>
      </w:r>
      <w:r w:rsidRPr="00D36590">
        <w:rPr>
          <w:rFonts w:ascii="Times New Roman" w:hAnsi="Times New Roman"/>
          <w:i/>
        </w:rPr>
        <w:t xml:space="preserve">удивительный </w:t>
      </w:r>
      <w:r w:rsidRPr="00D36590">
        <w:rPr>
          <w:rFonts w:ascii="Times New Roman" w:hAnsi="Times New Roman"/>
        </w:rPr>
        <w:t xml:space="preserve">и </w:t>
      </w:r>
      <w:r w:rsidRPr="00D36590">
        <w:rPr>
          <w:rFonts w:ascii="Times New Roman" w:hAnsi="Times New Roman"/>
          <w:i/>
        </w:rPr>
        <w:t xml:space="preserve">странный </w:t>
      </w:r>
      <w:r w:rsidRPr="00D36590">
        <w:rPr>
          <w:rFonts w:ascii="Times New Roman" w:hAnsi="Times New Roman"/>
        </w:rPr>
        <w:t xml:space="preserve">– синонимы.  И все же в некоторых контекстах они не могут заменить друг друга, ср., например: </w:t>
      </w:r>
      <w:r w:rsidRPr="00D36590">
        <w:rPr>
          <w:rFonts w:ascii="Times New Roman" w:hAnsi="Times New Roman"/>
          <w:i/>
        </w:rPr>
        <w:t xml:space="preserve">удивительный человек </w:t>
      </w:r>
      <w:r w:rsidRPr="00D36590">
        <w:rPr>
          <w:rFonts w:ascii="Times New Roman" w:hAnsi="Times New Roman"/>
        </w:rPr>
        <w:t>и</w:t>
      </w:r>
      <w:r w:rsidRPr="00D36590">
        <w:rPr>
          <w:rFonts w:ascii="Times New Roman" w:hAnsi="Times New Roman"/>
          <w:i/>
        </w:rPr>
        <w:t xml:space="preserve"> странный человек.</w:t>
      </w:r>
      <w:r w:rsidRPr="00D36590">
        <w:rPr>
          <w:rFonts w:ascii="Times New Roman" w:hAnsi="Times New Roman"/>
        </w:rPr>
        <w:t xml:space="preserve"> От чего зависит, какое определение мы в конкретном случае выберем?   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  <w:i/>
        </w:rPr>
      </w:pPr>
      <w:r w:rsidRPr="00D36590">
        <w:rPr>
          <w:rFonts w:ascii="Times New Roman" w:hAnsi="Times New Roman"/>
        </w:rPr>
        <w:t xml:space="preserve">7. В пословице </w:t>
      </w:r>
      <w:r w:rsidRPr="00D36590">
        <w:rPr>
          <w:rFonts w:ascii="Times New Roman" w:hAnsi="Times New Roman"/>
          <w:i/>
        </w:rPr>
        <w:t>Назвался груздем – полезай в кузов</w:t>
      </w:r>
      <w:r w:rsidRPr="00D36590">
        <w:rPr>
          <w:rFonts w:ascii="Times New Roman" w:hAnsi="Times New Roman"/>
        </w:rPr>
        <w:t xml:space="preserve"> речь идет о том, что наименование предмета должно соответствовать его предназначению. А что имеется в виду под </w:t>
      </w:r>
      <w:r w:rsidRPr="00D36590">
        <w:rPr>
          <w:rFonts w:ascii="Times New Roman" w:hAnsi="Times New Roman"/>
          <w:i/>
        </w:rPr>
        <w:t>кузовом</w:t>
      </w:r>
      <w:r w:rsidRPr="00D36590">
        <w:rPr>
          <w:rFonts w:ascii="Times New Roman" w:hAnsi="Times New Roman"/>
        </w:rPr>
        <w:t>?</w:t>
      </w:r>
      <w:r w:rsidRPr="00D36590">
        <w:rPr>
          <w:rFonts w:ascii="Times New Roman" w:hAnsi="Times New Roman"/>
          <w:i/>
        </w:rPr>
        <w:t xml:space="preserve">  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  <w:i/>
        </w:rPr>
      </w:pPr>
      <w:r w:rsidRPr="00D36590">
        <w:rPr>
          <w:rFonts w:ascii="Times New Roman" w:hAnsi="Times New Roman"/>
        </w:rPr>
        <w:t xml:space="preserve">8. Почему автомобиль, предназначенный для перевозки грузов, мы называем </w:t>
      </w:r>
      <w:r w:rsidRPr="00D36590">
        <w:rPr>
          <w:rFonts w:ascii="Times New Roman" w:hAnsi="Times New Roman"/>
          <w:i/>
        </w:rPr>
        <w:t>грузовым</w:t>
      </w:r>
      <w:r w:rsidRPr="00D36590">
        <w:rPr>
          <w:rFonts w:ascii="Times New Roman" w:hAnsi="Times New Roman"/>
        </w:rPr>
        <w:t xml:space="preserve">, поезд – </w:t>
      </w:r>
      <w:r w:rsidRPr="00D36590">
        <w:rPr>
          <w:rFonts w:ascii="Times New Roman" w:hAnsi="Times New Roman"/>
          <w:i/>
        </w:rPr>
        <w:t>товарным</w:t>
      </w:r>
      <w:r w:rsidRPr="00D36590">
        <w:rPr>
          <w:rFonts w:ascii="Times New Roman" w:hAnsi="Times New Roman"/>
        </w:rPr>
        <w:t xml:space="preserve">, а самолет – </w:t>
      </w:r>
      <w:r w:rsidRPr="00D36590">
        <w:rPr>
          <w:rFonts w:ascii="Times New Roman" w:hAnsi="Times New Roman"/>
          <w:i/>
        </w:rPr>
        <w:t>транспортным?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>9. Сравните два предложения. Опишите данное языковое явление.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  <w:i/>
        </w:rPr>
      </w:pPr>
      <w:r w:rsidRPr="00D36590">
        <w:rPr>
          <w:rFonts w:ascii="Times New Roman" w:hAnsi="Times New Roman"/>
          <w:i/>
        </w:rPr>
        <w:t>Птица выводит птенцов.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  <w:i/>
        </w:rPr>
      </w:pPr>
      <w:r w:rsidRPr="00D36590">
        <w:rPr>
          <w:rFonts w:ascii="Times New Roman" w:hAnsi="Times New Roman"/>
          <w:i/>
        </w:rPr>
        <w:t>Химчистка выводит пятна.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 xml:space="preserve">10. </w:t>
      </w:r>
      <w:r w:rsidRPr="00D36590">
        <w:rPr>
          <w:rFonts w:ascii="Times New Roman" w:hAnsi="Times New Roman"/>
          <w:i/>
        </w:rPr>
        <w:t>Страхователь</w:t>
      </w:r>
      <w:r w:rsidRPr="00D36590">
        <w:rPr>
          <w:rFonts w:ascii="Times New Roman" w:hAnsi="Times New Roman"/>
        </w:rPr>
        <w:t xml:space="preserve"> и </w:t>
      </w:r>
      <w:r w:rsidRPr="00D36590">
        <w:rPr>
          <w:rFonts w:ascii="Times New Roman" w:hAnsi="Times New Roman"/>
          <w:i/>
        </w:rPr>
        <w:t xml:space="preserve">страховщик </w:t>
      </w:r>
      <w:r w:rsidRPr="00D36590">
        <w:rPr>
          <w:rFonts w:ascii="Times New Roman" w:hAnsi="Times New Roman"/>
        </w:rPr>
        <w:t>– это одно и то же или нет?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>11. Какими членами предложения являются инфинитивы?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 xml:space="preserve">Она велела ему </w:t>
      </w:r>
      <w:r w:rsidRPr="00D36590">
        <w:rPr>
          <w:rFonts w:ascii="Times New Roman" w:hAnsi="Times New Roman"/>
          <w:i/>
        </w:rPr>
        <w:t>бросить</w:t>
      </w:r>
      <w:r w:rsidRPr="00D36590">
        <w:rPr>
          <w:rFonts w:ascii="Times New Roman" w:hAnsi="Times New Roman"/>
        </w:rPr>
        <w:t xml:space="preserve"> </w:t>
      </w:r>
      <w:r w:rsidRPr="00D36590">
        <w:rPr>
          <w:rFonts w:ascii="Times New Roman" w:hAnsi="Times New Roman"/>
          <w:i/>
        </w:rPr>
        <w:t>курить</w:t>
      </w:r>
      <w:r w:rsidRPr="00D36590">
        <w:rPr>
          <w:rFonts w:ascii="Times New Roman" w:hAnsi="Times New Roman"/>
        </w:rPr>
        <w:t xml:space="preserve">. 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 xml:space="preserve">Желание </w:t>
      </w:r>
      <w:r w:rsidRPr="00D36590">
        <w:rPr>
          <w:rFonts w:ascii="Times New Roman" w:hAnsi="Times New Roman"/>
          <w:i/>
        </w:rPr>
        <w:t>учиться</w:t>
      </w:r>
      <w:r w:rsidRPr="00D36590">
        <w:rPr>
          <w:rFonts w:ascii="Times New Roman" w:hAnsi="Times New Roman"/>
        </w:rPr>
        <w:t xml:space="preserve"> не могло </w:t>
      </w:r>
      <w:r w:rsidRPr="00D36590">
        <w:rPr>
          <w:rFonts w:ascii="Times New Roman" w:hAnsi="Times New Roman"/>
          <w:i/>
        </w:rPr>
        <w:t xml:space="preserve">перебороть </w:t>
      </w:r>
      <w:r w:rsidRPr="00D36590">
        <w:rPr>
          <w:rFonts w:ascii="Times New Roman" w:hAnsi="Times New Roman"/>
        </w:rPr>
        <w:t xml:space="preserve">другое желание. 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 xml:space="preserve">Я отправился в магазин </w:t>
      </w:r>
      <w:r w:rsidRPr="00D36590">
        <w:rPr>
          <w:rFonts w:ascii="Times New Roman" w:hAnsi="Times New Roman"/>
          <w:i/>
        </w:rPr>
        <w:t xml:space="preserve">купить </w:t>
      </w:r>
      <w:r w:rsidRPr="00D36590">
        <w:rPr>
          <w:rFonts w:ascii="Times New Roman" w:hAnsi="Times New Roman"/>
        </w:rPr>
        <w:t xml:space="preserve">хлеба. 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 xml:space="preserve">Она приказала мне </w:t>
      </w:r>
      <w:r w:rsidRPr="00D36590">
        <w:rPr>
          <w:rFonts w:ascii="Times New Roman" w:hAnsi="Times New Roman"/>
          <w:i/>
        </w:rPr>
        <w:t>встать.</w:t>
      </w:r>
      <w:r w:rsidRPr="00D36590">
        <w:rPr>
          <w:rFonts w:ascii="Times New Roman" w:hAnsi="Times New Roman"/>
        </w:rPr>
        <w:t xml:space="preserve"> – дополнение.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 xml:space="preserve">Перестань </w:t>
      </w:r>
      <w:r w:rsidRPr="00D36590">
        <w:rPr>
          <w:rFonts w:ascii="Times New Roman" w:hAnsi="Times New Roman"/>
          <w:i/>
        </w:rPr>
        <w:t>плакать</w:t>
      </w:r>
      <w:r w:rsidRPr="00D36590">
        <w:rPr>
          <w:rFonts w:ascii="Times New Roman" w:hAnsi="Times New Roman"/>
        </w:rPr>
        <w:t xml:space="preserve">! 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  <w:i/>
        </w:rPr>
        <w:t xml:space="preserve">Жить </w:t>
      </w:r>
      <w:r w:rsidRPr="00D36590">
        <w:rPr>
          <w:rFonts w:ascii="Times New Roman" w:hAnsi="Times New Roman"/>
        </w:rPr>
        <w:t xml:space="preserve">– Родине </w:t>
      </w:r>
      <w:r w:rsidRPr="00D36590">
        <w:rPr>
          <w:rFonts w:ascii="Times New Roman" w:hAnsi="Times New Roman"/>
          <w:i/>
        </w:rPr>
        <w:t>служить</w:t>
      </w:r>
      <w:r w:rsidRPr="00D36590">
        <w:rPr>
          <w:rFonts w:ascii="Times New Roman" w:hAnsi="Times New Roman"/>
        </w:rPr>
        <w:t xml:space="preserve">. 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  <w:i/>
        </w:rPr>
        <w:t>Курить</w:t>
      </w:r>
      <w:r w:rsidRPr="00D36590">
        <w:rPr>
          <w:rFonts w:ascii="Times New Roman" w:hAnsi="Times New Roman"/>
        </w:rPr>
        <w:t xml:space="preserve"> вредно для здоровья. 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  <w:i/>
        </w:rPr>
        <w:t xml:space="preserve">Курить </w:t>
      </w:r>
      <w:r w:rsidRPr="00D36590">
        <w:rPr>
          <w:rFonts w:ascii="Times New Roman" w:hAnsi="Times New Roman"/>
        </w:rPr>
        <w:t xml:space="preserve">– здоровью </w:t>
      </w:r>
      <w:r w:rsidRPr="00D36590">
        <w:rPr>
          <w:rFonts w:ascii="Times New Roman" w:hAnsi="Times New Roman"/>
          <w:i/>
        </w:rPr>
        <w:t xml:space="preserve">вредить. Курить 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 xml:space="preserve">Она любила </w:t>
      </w:r>
      <w:r w:rsidRPr="00D36590">
        <w:rPr>
          <w:rFonts w:ascii="Times New Roman" w:hAnsi="Times New Roman"/>
          <w:i/>
        </w:rPr>
        <w:t xml:space="preserve">играть </w:t>
      </w:r>
      <w:r w:rsidRPr="00D36590">
        <w:rPr>
          <w:rFonts w:ascii="Times New Roman" w:hAnsi="Times New Roman"/>
        </w:rPr>
        <w:t xml:space="preserve">на скрипке. 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 xml:space="preserve">Дима решил </w:t>
      </w:r>
      <w:r w:rsidRPr="00D36590">
        <w:rPr>
          <w:rFonts w:ascii="Times New Roman" w:hAnsi="Times New Roman"/>
          <w:i/>
        </w:rPr>
        <w:t>прогуляться</w:t>
      </w:r>
      <w:r w:rsidRPr="00D36590">
        <w:rPr>
          <w:rFonts w:ascii="Times New Roman" w:hAnsi="Times New Roman"/>
        </w:rPr>
        <w:t xml:space="preserve">. 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 xml:space="preserve">Он решил </w:t>
      </w:r>
      <w:r w:rsidRPr="00D36590">
        <w:rPr>
          <w:rFonts w:ascii="Times New Roman" w:hAnsi="Times New Roman"/>
          <w:i/>
        </w:rPr>
        <w:t xml:space="preserve">пойти учиться. 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 xml:space="preserve">Желание </w:t>
      </w:r>
      <w:r w:rsidRPr="00D36590">
        <w:rPr>
          <w:rFonts w:ascii="Times New Roman" w:hAnsi="Times New Roman"/>
          <w:i/>
        </w:rPr>
        <w:t>победить</w:t>
      </w:r>
      <w:r w:rsidRPr="00D36590">
        <w:rPr>
          <w:rFonts w:ascii="Times New Roman" w:hAnsi="Times New Roman"/>
        </w:rPr>
        <w:t xml:space="preserve"> – это хорошо. 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>12. Определите, какой частью речи является выделенное слово в данных контекстах.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  <w:i/>
        </w:rPr>
        <w:t>Один</w:t>
      </w:r>
      <w:r w:rsidRPr="00D36590">
        <w:rPr>
          <w:rFonts w:ascii="Times New Roman" w:hAnsi="Times New Roman"/>
        </w:rPr>
        <w:t xml:space="preserve"> ты меня понимаешь. 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 xml:space="preserve">На столе лежал </w:t>
      </w:r>
      <w:r w:rsidRPr="00D36590">
        <w:rPr>
          <w:rFonts w:ascii="Times New Roman" w:hAnsi="Times New Roman"/>
          <w:i/>
        </w:rPr>
        <w:t>один</w:t>
      </w:r>
      <w:r w:rsidRPr="00D36590">
        <w:rPr>
          <w:rFonts w:ascii="Times New Roman" w:hAnsi="Times New Roman"/>
        </w:rPr>
        <w:t xml:space="preserve"> карандаш и две ручки. 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 xml:space="preserve">Как-то раз позвонил мне </w:t>
      </w:r>
      <w:r w:rsidRPr="00D36590">
        <w:rPr>
          <w:rFonts w:ascii="Times New Roman" w:hAnsi="Times New Roman"/>
          <w:i/>
        </w:rPr>
        <w:t>один</w:t>
      </w:r>
      <w:r w:rsidRPr="00D36590">
        <w:rPr>
          <w:rFonts w:ascii="Times New Roman" w:hAnsi="Times New Roman"/>
        </w:rPr>
        <w:t xml:space="preserve"> человек.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 xml:space="preserve">Он шёл </w:t>
      </w:r>
      <w:r w:rsidRPr="00D36590">
        <w:rPr>
          <w:rFonts w:ascii="Times New Roman" w:hAnsi="Times New Roman"/>
          <w:i/>
        </w:rPr>
        <w:t>не смотря</w:t>
      </w:r>
      <w:r w:rsidRPr="00D36590">
        <w:rPr>
          <w:rFonts w:ascii="Times New Roman" w:hAnsi="Times New Roman"/>
        </w:rPr>
        <w:t xml:space="preserve"> себе под ноги.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  <w:i/>
        </w:rPr>
        <w:t>Несмотря на</w:t>
      </w:r>
      <w:r w:rsidRPr="00D36590">
        <w:rPr>
          <w:rFonts w:ascii="Times New Roman" w:hAnsi="Times New Roman"/>
        </w:rPr>
        <w:t xml:space="preserve"> плохую погоду, мы пошли в лес.</w:t>
      </w:r>
    </w:p>
    <w:p w:rsidR="0006785A" w:rsidRPr="00D36590" w:rsidRDefault="0006785A" w:rsidP="00CD7D0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  <w:i/>
        </w:rPr>
        <w:t>Несмотря на то, что</w:t>
      </w:r>
      <w:r w:rsidRPr="00D36590">
        <w:rPr>
          <w:rFonts w:ascii="Times New Roman" w:hAnsi="Times New Roman"/>
        </w:rPr>
        <w:t xml:space="preserve"> Алеша заболел, он все-таки пошел в школу. </w:t>
      </w:r>
    </w:p>
    <w:p w:rsidR="0006785A" w:rsidRPr="00D36590" w:rsidRDefault="0006785A" w:rsidP="009839D9">
      <w:pPr>
        <w:spacing w:after="0" w:line="240" w:lineRule="auto"/>
        <w:jc w:val="both"/>
        <w:rPr>
          <w:rFonts w:ascii="Times New Roman" w:hAnsi="Times New Roman"/>
        </w:rPr>
      </w:pPr>
      <w:r w:rsidRPr="00D36590">
        <w:rPr>
          <w:rFonts w:ascii="Times New Roman" w:hAnsi="Times New Roman"/>
        </w:rPr>
        <w:t>13.Переведите на современный язык:</w:t>
      </w:r>
    </w:p>
    <w:p w:rsidR="0006785A" w:rsidRPr="00D36590" w:rsidRDefault="0006785A" w:rsidP="009839D9">
      <w:pPr>
        <w:pStyle w:val="original"/>
        <w:spacing w:before="0" w:beforeAutospacing="0" w:after="0" w:afterAutospacing="0"/>
        <w:rPr>
          <w:sz w:val="22"/>
          <w:szCs w:val="22"/>
        </w:rPr>
      </w:pPr>
      <w:r w:rsidRPr="00D36590">
        <w:rPr>
          <w:sz w:val="22"/>
          <w:szCs w:val="22"/>
        </w:rPr>
        <w:t>И поидоша противу соб</w:t>
      </w:r>
      <w:r w:rsidRPr="00D36590">
        <w:rPr>
          <w:rFonts w:hAnsi="Lucida Sans Unicode"/>
          <w:sz w:val="22"/>
          <w:szCs w:val="22"/>
        </w:rPr>
        <w:t>ѣ</w:t>
      </w:r>
      <w:r w:rsidRPr="00D36590">
        <w:rPr>
          <w:sz w:val="22"/>
          <w:szCs w:val="22"/>
        </w:rPr>
        <w:t>, и покрыша поле обои от множьства вой. Б</w:t>
      </w:r>
      <w:r w:rsidRPr="00D36590">
        <w:rPr>
          <w:rFonts w:hAnsi="Lucida Sans Unicode"/>
          <w:sz w:val="22"/>
          <w:szCs w:val="22"/>
        </w:rPr>
        <w:t>ѣ</w:t>
      </w:r>
      <w:r w:rsidRPr="00D36590">
        <w:rPr>
          <w:sz w:val="22"/>
          <w:szCs w:val="22"/>
        </w:rPr>
        <w:t xml:space="preserve"> же пяток тогда, вьсходящю солнцю, и совокупишася обои, и бысть с</w:t>
      </w:r>
      <w:r w:rsidRPr="00D36590">
        <w:rPr>
          <w:rFonts w:hAnsi="Lucida Sans Unicode"/>
          <w:sz w:val="22"/>
          <w:szCs w:val="22"/>
        </w:rPr>
        <w:t>ѣ</w:t>
      </w:r>
      <w:r w:rsidRPr="00D36590">
        <w:rPr>
          <w:sz w:val="22"/>
          <w:szCs w:val="22"/>
        </w:rPr>
        <w:t>ча зла, ака же не была в Руси, и за рукы емлюще с</w:t>
      </w:r>
      <w:r w:rsidRPr="00D36590">
        <w:rPr>
          <w:rFonts w:hAnsi="Lucida Sans Unicode"/>
          <w:sz w:val="22"/>
          <w:szCs w:val="22"/>
        </w:rPr>
        <w:t>ѣ</w:t>
      </w:r>
      <w:r w:rsidRPr="00D36590">
        <w:rPr>
          <w:sz w:val="22"/>
          <w:szCs w:val="22"/>
        </w:rPr>
        <w:t>чахуся, и соступишася трижды, яко по удольемь кровь течаще.</w:t>
      </w:r>
    </w:p>
    <w:p w:rsidR="0006785A" w:rsidRPr="00D36590" w:rsidRDefault="0006785A" w:rsidP="00C85509">
      <w:pPr>
        <w:spacing w:after="0" w:line="240" w:lineRule="auto"/>
        <w:jc w:val="right"/>
        <w:rPr>
          <w:rFonts w:ascii="Times New Roman" w:hAnsi="Times New Roman"/>
        </w:rPr>
      </w:pPr>
      <w:r w:rsidRPr="00D36590">
        <w:rPr>
          <w:rFonts w:ascii="Times New Roman" w:hAnsi="Times New Roman"/>
        </w:rPr>
        <w:t>(«Повесть временных лет»)</w:t>
      </w:r>
    </w:p>
    <w:p w:rsidR="0006785A" w:rsidRPr="00D36590" w:rsidRDefault="0006785A" w:rsidP="00CD7D04">
      <w:pPr>
        <w:spacing w:after="0" w:line="240" w:lineRule="auto"/>
        <w:jc w:val="center"/>
        <w:rPr>
          <w:rFonts w:ascii="Times New Roman" w:hAnsi="Times New Roman"/>
          <w:i/>
        </w:rPr>
      </w:pPr>
    </w:p>
    <w:p w:rsidR="0006785A" w:rsidRPr="00D36590" w:rsidRDefault="0006785A">
      <w:pPr>
        <w:rPr>
          <w:rFonts w:ascii="Times New Roman" w:hAnsi="Times New Roman"/>
        </w:rPr>
      </w:pPr>
      <w:bookmarkStart w:id="0" w:name="_GoBack"/>
      <w:bookmarkEnd w:id="0"/>
    </w:p>
    <w:p w:rsidR="0006785A" w:rsidRPr="00D36590" w:rsidRDefault="0006785A">
      <w:pPr>
        <w:rPr>
          <w:rFonts w:ascii="Times New Roman" w:hAnsi="Times New Roman"/>
        </w:rPr>
      </w:pPr>
    </w:p>
    <w:p w:rsidR="0006785A" w:rsidRPr="00D36590" w:rsidRDefault="0006785A">
      <w:pPr>
        <w:rPr>
          <w:rFonts w:ascii="Times New Roman" w:hAnsi="Times New Roman"/>
        </w:rPr>
      </w:pPr>
    </w:p>
    <w:p w:rsidR="0006785A" w:rsidRPr="00D36590" w:rsidRDefault="0006785A">
      <w:pPr>
        <w:rPr>
          <w:rFonts w:ascii="Times New Roman" w:hAnsi="Times New Roman"/>
        </w:rPr>
      </w:pPr>
    </w:p>
    <w:p w:rsidR="0006785A" w:rsidRPr="00D36590" w:rsidRDefault="0006785A">
      <w:pPr>
        <w:rPr>
          <w:rFonts w:ascii="Times New Roman" w:hAnsi="Times New Roman"/>
        </w:rPr>
      </w:pPr>
    </w:p>
    <w:p w:rsidR="0006785A" w:rsidRPr="00D36590" w:rsidRDefault="0006785A">
      <w:pPr>
        <w:rPr>
          <w:rFonts w:ascii="Times New Roman" w:hAnsi="Times New Roman"/>
        </w:rPr>
      </w:pPr>
    </w:p>
    <w:p w:rsidR="0006785A" w:rsidRPr="00D36590" w:rsidRDefault="0006785A">
      <w:pPr>
        <w:rPr>
          <w:rFonts w:ascii="Times New Roman" w:hAnsi="Times New Roman"/>
        </w:rPr>
      </w:pPr>
    </w:p>
    <w:p w:rsidR="0006785A" w:rsidRPr="00D36590" w:rsidRDefault="0006785A">
      <w:pPr>
        <w:rPr>
          <w:rFonts w:ascii="Times New Roman" w:hAnsi="Times New Roman"/>
        </w:rPr>
      </w:pPr>
    </w:p>
    <w:p w:rsidR="0006785A" w:rsidRPr="00D36590" w:rsidRDefault="0006785A">
      <w:pPr>
        <w:rPr>
          <w:rFonts w:ascii="Times New Roman" w:hAnsi="Times New Roman"/>
        </w:rPr>
      </w:pPr>
    </w:p>
    <w:p w:rsidR="0006785A" w:rsidRPr="00D36590" w:rsidRDefault="0006785A">
      <w:pPr>
        <w:rPr>
          <w:rFonts w:ascii="Times New Roman" w:hAnsi="Times New Roman"/>
        </w:rPr>
      </w:pPr>
    </w:p>
    <w:p w:rsidR="0006785A" w:rsidRPr="00D36590" w:rsidRDefault="0006785A">
      <w:pPr>
        <w:rPr>
          <w:rFonts w:ascii="Times New Roman" w:hAnsi="Times New Roman"/>
        </w:rPr>
      </w:pPr>
    </w:p>
    <w:p w:rsidR="0006785A" w:rsidRPr="00D36590" w:rsidRDefault="0006785A">
      <w:pPr>
        <w:rPr>
          <w:rFonts w:ascii="Times New Roman" w:hAnsi="Times New Roman"/>
        </w:rPr>
      </w:pPr>
    </w:p>
    <w:sectPr w:rsidR="0006785A" w:rsidRPr="00D36590" w:rsidSect="009839D9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71807"/>
    <w:multiLevelType w:val="hybridMultilevel"/>
    <w:tmpl w:val="4FDC3D5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9B07176"/>
    <w:multiLevelType w:val="hybridMultilevel"/>
    <w:tmpl w:val="9B1E5CF2"/>
    <w:lvl w:ilvl="0" w:tplc="37308574">
      <w:start w:val="1"/>
      <w:numFmt w:val="decimal"/>
      <w:lvlText w:val="%1."/>
      <w:lvlJc w:val="left"/>
      <w:pPr>
        <w:ind w:left="1260" w:hanging="360"/>
      </w:pPr>
      <w:rPr>
        <w:rFonts w:cs="Times New Roman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B725406"/>
    <w:multiLevelType w:val="hybridMultilevel"/>
    <w:tmpl w:val="8E68B508"/>
    <w:lvl w:ilvl="0" w:tplc="A2E47E14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1713E2A"/>
    <w:multiLevelType w:val="hybridMultilevel"/>
    <w:tmpl w:val="635C3938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68363936"/>
    <w:multiLevelType w:val="hybridMultilevel"/>
    <w:tmpl w:val="6A7EDA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F670EB5"/>
    <w:multiLevelType w:val="hybridMultilevel"/>
    <w:tmpl w:val="C7C4585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7D04"/>
    <w:rsid w:val="000006E4"/>
    <w:rsid w:val="0000125A"/>
    <w:rsid w:val="0000353B"/>
    <w:rsid w:val="00003776"/>
    <w:rsid w:val="00003863"/>
    <w:rsid w:val="00005462"/>
    <w:rsid w:val="000059A6"/>
    <w:rsid w:val="00005E4E"/>
    <w:rsid w:val="000062C8"/>
    <w:rsid w:val="0000658A"/>
    <w:rsid w:val="0000790B"/>
    <w:rsid w:val="00007A64"/>
    <w:rsid w:val="000101BC"/>
    <w:rsid w:val="0001062D"/>
    <w:rsid w:val="00010ACD"/>
    <w:rsid w:val="00010C06"/>
    <w:rsid w:val="00012286"/>
    <w:rsid w:val="00013169"/>
    <w:rsid w:val="00013A78"/>
    <w:rsid w:val="00014B5A"/>
    <w:rsid w:val="00014DB4"/>
    <w:rsid w:val="00015739"/>
    <w:rsid w:val="00015EDF"/>
    <w:rsid w:val="00016070"/>
    <w:rsid w:val="000173B2"/>
    <w:rsid w:val="000176CB"/>
    <w:rsid w:val="000178FA"/>
    <w:rsid w:val="00017959"/>
    <w:rsid w:val="000204A2"/>
    <w:rsid w:val="00020995"/>
    <w:rsid w:val="00021C30"/>
    <w:rsid w:val="000226A2"/>
    <w:rsid w:val="00024229"/>
    <w:rsid w:val="00024E80"/>
    <w:rsid w:val="00025A65"/>
    <w:rsid w:val="000263EF"/>
    <w:rsid w:val="00030F9C"/>
    <w:rsid w:val="00031B8D"/>
    <w:rsid w:val="00031E51"/>
    <w:rsid w:val="0003220E"/>
    <w:rsid w:val="000326D7"/>
    <w:rsid w:val="00032DCE"/>
    <w:rsid w:val="00032DDF"/>
    <w:rsid w:val="00033D3B"/>
    <w:rsid w:val="0003610D"/>
    <w:rsid w:val="00036DE6"/>
    <w:rsid w:val="00037B98"/>
    <w:rsid w:val="00037CDB"/>
    <w:rsid w:val="00040937"/>
    <w:rsid w:val="00042380"/>
    <w:rsid w:val="00042DCD"/>
    <w:rsid w:val="0004307F"/>
    <w:rsid w:val="0004317B"/>
    <w:rsid w:val="00045466"/>
    <w:rsid w:val="00046366"/>
    <w:rsid w:val="000471D2"/>
    <w:rsid w:val="000477E8"/>
    <w:rsid w:val="000503BB"/>
    <w:rsid w:val="00050501"/>
    <w:rsid w:val="00050679"/>
    <w:rsid w:val="000509AA"/>
    <w:rsid w:val="00050C14"/>
    <w:rsid w:val="0005164C"/>
    <w:rsid w:val="00051A5C"/>
    <w:rsid w:val="00052326"/>
    <w:rsid w:val="00052E95"/>
    <w:rsid w:val="00053BE5"/>
    <w:rsid w:val="00054A01"/>
    <w:rsid w:val="00054A2C"/>
    <w:rsid w:val="00055B09"/>
    <w:rsid w:val="00055E15"/>
    <w:rsid w:val="000560AB"/>
    <w:rsid w:val="00057645"/>
    <w:rsid w:val="000578CE"/>
    <w:rsid w:val="00057C68"/>
    <w:rsid w:val="0006002A"/>
    <w:rsid w:val="000601BB"/>
    <w:rsid w:val="000602CE"/>
    <w:rsid w:val="000603B8"/>
    <w:rsid w:val="0006055D"/>
    <w:rsid w:val="000617EC"/>
    <w:rsid w:val="000627B4"/>
    <w:rsid w:val="00062A96"/>
    <w:rsid w:val="00062F49"/>
    <w:rsid w:val="00063650"/>
    <w:rsid w:val="00063A4F"/>
    <w:rsid w:val="00063ABA"/>
    <w:rsid w:val="00063E8B"/>
    <w:rsid w:val="00064018"/>
    <w:rsid w:val="0006431D"/>
    <w:rsid w:val="00064663"/>
    <w:rsid w:val="00064744"/>
    <w:rsid w:val="0006514F"/>
    <w:rsid w:val="00065D99"/>
    <w:rsid w:val="00065E68"/>
    <w:rsid w:val="0006652A"/>
    <w:rsid w:val="00066566"/>
    <w:rsid w:val="000668F9"/>
    <w:rsid w:val="00066E9D"/>
    <w:rsid w:val="0006785A"/>
    <w:rsid w:val="00067B48"/>
    <w:rsid w:val="00067C6C"/>
    <w:rsid w:val="0007093D"/>
    <w:rsid w:val="00070FE5"/>
    <w:rsid w:val="00071751"/>
    <w:rsid w:val="000717D7"/>
    <w:rsid w:val="00071F00"/>
    <w:rsid w:val="00072201"/>
    <w:rsid w:val="00072272"/>
    <w:rsid w:val="00072768"/>
    <w:rsid w:val="000730C5"/>
    <w:rsid w:val="00073702"/>
    <w:rsid w:val="00073A18"/>
    <w:rsid w:val="000746FF"/>
    <w:rsid w:val="00075679"/>
    <w:rsid w:val="00076154"/>
    <w:rsid w:val="000763FA"/>
    <w:rsid w:val="00076583"/>
    <w:rsid w:val="00080CA2"/>
    <w:rsid w:val="00081157"/>
    <w:rsid w:val="000811E6"/>
    <w:rsid w:val="000813E8"/>
    <w:rsid w:val="0008152E"/>
    <w:rsid w:val="0008218E"/>
    <w:rsid w:val="000826E1"/>
    <w:rsid w:val="00082CB6"/>
    <w:rsid w:val="00083294"/>
    <w:rsid w:val="000834C2"/>
    <w:rsid w:val="00083767"/>
    <w:rsid w:val="00083845"/>
    <w:rsid w:val="00083F3F"/>
    <w:rsid w:val="000841A4"/>
    <w:rsid w:val="00084717"/>
    <w:rsid w:val="00084D6B"/>
    <w:rsid w:val="000852BF"/>
    <w:rsid w:val="00085692"/>
    <w:rsid w:val="00085755"/>
    <w:rsid w:val="0008587E"/>
    <w:rsid w:val="000858DE"/>
    <w:rsid w:val="00086524"/>
    <w:rsid w:val="00086F72"/>
    <w:rsid w:val="0008769B"/>
    <w:rsid w:val="00087A5C"/>
    <w:rsid w:val="00090334"/>
    <w:rsid w:val="00091685"/>
    <w:rsid w:val="00091FB7"/>
    <w:rsid w:val="00092188"/>
    <w:rsid w:val="000928F3"/>
    <w:rsid w:val="000951E2"/>
    <w:rsid w:val="000966C0"/>
    <w:rsid w:val="00096809"/>
    <w:rsid w:val="00096C99"/>
    <w:rsid w:val="00096EA2"/>
    <w:rsid w:val="000979A0"/>
    <w:rsid w:val="000979EB"/>
    <w:rsid w:val="000A0F4E"/>
    <w:rsid w:val="000A1943"/>
    <w:rsid w:val="000A2F9E"/>
    <w:rsid w:val="000A33D2"/>
    <w:rsid w:val="000A3929"/>
    <w:rsid w:val="000A3B91"/>
    <w:rsid w:val="000A469C"/>
    <w:rsid w:val="000A4BBC"/>
    <w:rsid w:val="000A51C9"/>
    <w:rsid w:val="000A5A78"/>
    <w:rsid w:val="000A633E"/>
    <w:rsid w:val="000A6CA0"/>
    <w:rsid w:val="000A70E3"/>
    <w:rsid w:val="000B0C7C"/>
    <w:rsid w:val="000B101F"/>
    <w:rsid w:val="000B115B"/>
    <w:rsid w:val="000B390C"/>
    <w:rsid w:val="000B3A4C"/>
    <w:rsid w:val="000B3C8A"/>
    <w:rsid w:val="000B450A"/>
    <w:rsid w:val="000B4937"/>
    <w:rsid w:val="000B5FAF"/>
    <w:rsid w:val="000B64A6"/>
    <w:rsid w:val="000B6DA3"/>
    <w:rsid w:val="000B6E97"/>
    <w:rsid w:val="000C058F"/>
    <w:rsid w:val="000C0593"/>
    <w:rsid w:val="000C05EC"/>
    <w:rsid w:val="000C075F"/>
    <w:rsid w:val="000C0D95"/>
    <w:rsid w:val="000C14AD"/>
    <w:rsid w:val="000C20F2"/>
    <w:rsid w:val="000C2830"/>
    <w:rsid w:val="000C3503"/>
    <w:rsid w:val="000C3BD3"/>
    <w:rsid w:val="000C511C"/>
    <w:rsid w:val="000C556F"/>
    <w:rsid w:val="000C61B1"/>
    <w:rsid w:val="000C6597"/>
    <w:rsid w:val="000C6786"/>
    <w:rsid w:val="000C6B6F"/>
    <w:rsid w:val="000C7499"/>
    <w:rsid w:val="000C7BBB"/>
    <w:rsid w:val="000C7BD5"/>
    <w:rsid w:val="000D03D5"/>
    <w:rsid w:val="000D26FF"/>
    <w:rsid w:val="000D2F7D"/>
    <w:rsid w:val="000D301F"/>
    <w:rsid w:val="000D31CD"/>
    <w:rsid w:val="000D3B92"/>
    <w:rsid w:val="000D46D3"/>
    <w:rsid w:val="000D552F"/>
    <w:rsid w:val="000D6852"/>
    <w:rsid w:val="000D6A23"/>
    <w:rsid w:val="000D6C09"/>
    <w:rsid w:val="000D710A"/>
    <w:rsid w:val="000D76EE"/>
    <w:rsid w:val="000D7CDF"/>
    <w:rsid w:val="000D7F4D"/>
    <w:rsid w:val="000E2312"/>
    <w:rsid w:val="000E2894"/>
    <w:rsid w:val="000E2FBE"/>
    <w:rsid w:val="000E3858"/>
    <w:rsid w:val="000E3D72"/>
    <w:rsid w:val="000E406B"/>
    <w:rsid w:val="000E41BD"/>
    <w:rsid w:val="000E63DE"/>
    <w:rsid w:val="000E65A6"/>
    <w:rsid w:val="000E68B4"/>
    <w:rsid w:val="000E69B1"/>
    <w:rsid w:val="000E6EC7"/>
    <w:rsid w:val="000F0040"/>
    <w:rsid w:val="000F0635"/>
    <w:rsid w:val="000F09B9"/>
    <w:rsid w:val="000F09FA"/>
    <w:rsid w:val="000F0B93"/>
    <w:rsid w:val="000F12DF"/>
    <w:rsid w:val="000F2B98"/>
    <w:rsid w:val="000F31D2"/>
    <w:rsid w:val="000F3EBA"/>
    <w:rsid w:val="000F41E5"/>
    <w:rsid w:val="000F5309"/>
    <w:rsid w:val="000F5634"/>
    <w:rsid w:val="000F5BE6"/>
    <w:rsid w:val="000F6DA8"/>
    <w:rsid w:val="000F70D7"/>
    <w:rsid w:val="00100723"/>
    <w:rsid w:val="00100756"/>
    <w:rsid w:val="00100B90"/>
    <w:rsid w:val="001026C4"/>
    <w:rsid w:val="00102CB8"/>
    <w:rsid w:val="00102E34"/>
    <w:rsid w:val="001036AA"/>
    <w:rsid w:val="00103B0D"/>
    <w:rsid w:val="00103EEE"/>
    <w:rsid w:val="001042F2"/>
    <w:rsid w:val="00104967"/>
    <w:rsid w:val="00106FEC"/>
    <w:rsid w:val="001073C4"/>
    <w:rsid w:val="00107463"/>
    <w:rsid w:val="001079C6"/>
    <w:rsid w:val="00111AC7"/>
    <w:rsid w:val="00111E71"/>
    <w:rsid w:val="00112220"/>
    <w:rsid w:val="001134D0"/>
    <w:rsid w:val="001135BC"/>
    <w:rsid w:val="00113DCA"/>
    <w:rsid w:val="00114210"/>
    <w:rsid w:val="001155AD"/>
    <w:rsid w:val="0011637A"/>
    <w:rsid w:val="001163E6"/>
    <w:rsid w:val="0011676D"/>
    <w:rsid w:val="00117200"/>
    <w:rsid w:val="00117401"/>
    <w:rsid w:val="00120749"/>
    <w:rsid w:val="00120B66"/>
    <w:rsid w:val="00120C00"/>
    <w:rsid w:val="00121EBC"/>
    <w:rsid w:val="00122071"/>
    <w:rsid w:val="001226F7"/>
    <w:rsid w:val="001239DB"/>
    <w:rsid w:val="00125D46"/>
    <w:rsid w:val="00126023"/>
    <w:rsid w:val="00126F6D"/>
    <w:rsid w:val="001274F1"/>
    <w:rsid w:val="0012759B"/>
    <w:rsid w:val="00127736"/>
    <w:rsid w:val="001278A7"/>
    <w:rsid w:val="00127946"/>
    <w:rsid w:val="00127FBD"/>
    <w:rsid w:val="00131D2D"/>
    <w:rsid w:val="001344B0"/>
    <w:rsid w:val="00134C94"/>
    <w:rsid w:val="0013556A"/>
    <w:rsid w:val="0013568C"/>
    <w:rsid w:val="00135C52"/>
    <w:rsid w:val="00135E94"/>
    <w:rsid w:val="001364EC"/>
    <w:rsid w:val="001367EA"/>
    <w:rsid w:val="0013787C"/>
    <w:rsid w:val="00140168"/>
    <w:rsid w:val="001413CB"/>
    <w:rsid w:val="001427A8"/>
    <w:rsid w:val="00142E3A"/>
    <w:rsid w:val="001433DF"/>
    <w:rsid w:val="001434C9"/>
    <w:rsid w:val="001436CA"/>
    <w:rsid w:val="0014546D"/>
    <w:rsid w:val="00146F55"/>
    <w:rsid w:val="00146FCE"/>
    <w:rsid w:val="0014773E"/>
    <w:rsid w:val="00147ABA"/>
    <w:rsid w:val="00147ABC"/>
    <w:rsid w:val="00150304"/>
    <w:rsid w:val="001505F0"/>
    <w:rsid w:val="001515A5"/>
    <w:rsid w:val="0015172E"/>
    <w:rsid w:val="00152248"/>
    <w:rsid w:val="00152755"/>
    <w:rsid w:val="00152758"/>
    <w:rsid w:val="00155219"/>
    <w:rsid w:val="00157B1A"/>
    <w:rsid w:val="00157C12"/>
    <w:rsid w:val="00160011"/>
    <w:rsid w:val="00160934"/>
    <w:rsid w:val="00160CD8"/>
    <w:rsid w:val="00161300"/>
    <w:rsid w:val="00162116"/>
    <w:rsid w:val="00163174"/>
    <w:rsid w:val="00163BC5"/>
    <w:rsid w:val="00163F35"/>
    <w:rsid w:val="00163FBF"/>
    <w:rsid w:val="0016407F"/>
    <w:rsid w:val="00164AF5"/>
    <w:rsid w:val="00165541"/>
    <w:rsid w:val="00165B1A"/>
    <w:rsid w:val="00165BEA"/>
    <w:rsid w:val="00166290"/>
    <w:rsid w:val="00167329"/>
    <w:rsid w:val="00167B05"/>
    <w:rsid w:val="00167D5D"/>
    <w:rsid w:val="00170A47"/>
    <w:rsid w:val="00170AEC"/>
    <w:rsid w:val="00170B88"/>
    <w:rsid w:val="001710E5"/>
    <w:rsid w:val="00172774"/>
    <w:rsid w:val="00172A4D"/>
    <w:rsid w:val="001745EF"/>
    <w:rsid w:val="001754F2"/>
    <w:rsid w:val="001756EB"/>
    <w:rsid w:val="00175778"/>
    <w:rsid w:val="00175E8F"/>
    <w:rsid w:val="00176166"/>
    <w:rsid w:val="00176687"/>
    <w:rsid w:val="00176A89"/>
    <w:rsid w:val="00176EE0"/>
    <w:rsid w:val="0017725A"/>
    <w:rsid w:val="00177F54"/>
    <w:rsid w:val="00180A47"/>
    <w:rsid w:val="0018118D"/>
    <w:rsid w:val="00181AAB"/>
    <w:rsid w:val="00181DAC"/>
    <w:rsid w:val="00181FA8"/>
    <w:rsid w:val="00182105"/>
    <w:rsid w:val="00183083"/>
    <w:rsid w:val="001839EB"/>
    <w:rsid w:val="00183C58"/>
    <w:rsid w:val="001849BB"/>
    <w:rsid w:val="00184ABB"/>
    <w:rsid w:val="00184FE3"/>
    <w:rsid w:val="00185002"/>
    <w:rsid w:val="0018535A"/>
    <w:rsid w:val="001854E1"/>
    <w:rsid w:val="00185615"/>
    <w:rsid w:val="00187517"/>
    <w:rsid w:val="00187601"/>
    <w:rsid w:val="00190371"/>
    <w:rsid w:val="00190424"/>
    <w:rsid w:val="001908B7"/>
    <w:rsid w:val="00190B7B"/>
    <w:rsid w:val="00191844"/>
    <w:rsid w:val="00191F73"/>
    <w:rsid w:val="00193E49"/>
    <w:rsid w:val="00193EA3"/>
    <w:rsid w:val="00194023"/>
    <w:rsid w:val="00194392"/>
    <w:rsid w:val="001953C4"/>
    <w:rsid w:val="0019585D"/>
    <w:rsid w:val="00195C08"/>
    <w:rsid w:val="00195D24"/>
    <w:rsid w:val="00196A6C"/>
    <w:rsid w:val="0019752D"/>
    <w:rsid w:val="001A08FE"/>
    <w:rsid w:val="001A0BDF"/>
    <w:rsid w:val="001A1E89"/>
    <w:rsid w:val="001A1FF5"/>
    <w:rsid w:val="001A20A2"/>
    <w:rsid w:val="001A210B"/>
    <w:rsid w:val="001A26A5"/>
    <w:rsid w:val="001A2823"/>
    <w:rsid w:val="001A2C62"/>
    <w:rsid w:val="001A330E"/>
    <w:rsid w:val="001A3852"/>
    <w:rsid w:val="001A4309"/>
    <w:rsid w:val="001A43A4"/>
    <w:rsid w:val="001A4ABA"/>
    <w:rsid w:val="001A4E63"/>
    <w:rsid w:val="001A5DE6"/>
    <w:rsid w:val="001A69F0"/>
    <w:rsid w:val="001A6B4D"/>
    <w:rsid w:val="001A6DA5"/>
    <w:rsid w:val="001A762E"/>
    <w:rsid w:val="001B006F"/>
    <w:rsid w:val="001B0456"/>
    <w:rsid w:val="001B0913"/>
    <w:rsid w:val="001B1105"/>
    <w:rsid w:val="001B1737"/>
    <w:rsid w:val="001B189B"/>
    <w:rsid w:val="001B19A0"/>
    <w:rsid w:val="001B19B8"/>
    <w:rsid w:val="001B22DF"/>
    <w:rsid w:val="001B2388"/>
    <w:rsid w:val="001B291D"/>
    <w:rsid w:val="001B3C04"/>
    <w:rsid w:val="001B3E68"/>
    <w:rsid w:val="001B5608"/>
    <w:rsid w:val="001B6C71"/>
    <w:rsid w:val="001B7120"/>
    <w:rsid w:val="001B74E2"/>
    <w:rsid w:val="001B7F14"/>
    <w:rsid w:val="001C0041"/>
    <w:rsid w:val="001C11F9"/>
    <w:rsid w:val="001C12CC"/>
    <w:rsid w:val="001C18BC"/>
    <w:rsid w:val="001C283A"/>
    <w:rsid w:val="001C2890"/>
    <w:rsid w:val="001C2994"/>
    <w:rsid w:val="001C2A55"/>
    <w:rsid w:val="001C2DDF"/>
    <w:rsid w:val="001C3010"/>
    <w:rsid w:val="001C39C5"/>
    <w:rsid w:val="001C3AA6"/>
    <w:rsid w:val="001C3FA7"/>
    <w:rsid w:val="001C47D2"/>
    <w:rsid w:val="001C4A8D"/>
    <w:rsid w:val="001C610A"/>
    <w:rsid w:val="001C66C1"/>
    <w:rsid w:val="001C6BAF"/>
    <w:rsid w:val="001D05B4"/>
    <w:rsid w:val="001D26BA"/>
    <w:rsid w:val="001D3B3B"/>
    <w:rsid w:val="001D3FEA"/>
    <w:rsid w:val="001D43D3"/>
    <w:rsid w:val="001D476A"/>
    <w:rsid w:val="001D4C72"/>
    <w:rsid w:val="001D57F0"/>
    <w:rsid w:val="001D64EC"/>
    <w:rsid w:val="001D6B32"/>
    <w:rsid w:val="001D7074"/>
    <w:rsid w:val="001D7141"/>
    <w:rsid w:val="001D75C7"/>
    <w:rsid w:val="001E05A8"/>
    <w:rsid w:val="001E09EA"/>
    <w:rsid w:val="001E0B07"/>
    <w:rsid w:val="001E1800"/>
    <w:rsid w:val="001E25A7"/>
    <w:rsid w:val="001E2807"/>
    <w:rsid w:val="001E2F61"/>
    <w:rsid w:val="001E41D4"/>
    <w:rsid w:val="001E6100"/>
    <w:rsid w:val="001E74A4"/>
    <w:rsid w:val="001E7946"/>
    <w:rsid w:val="001E7ACC"/>
    <w:rsid w:val="001F049C"/>
    <w:rsid w:val="001F0EAC"/>
    <w:rsid w:val="001F15CE"/>
    <w:rsid w:val="001F1DFD"/>
    <w:rsid w:val="001F2B4D"/>
    <w:rsid w:val="001F2EFF"/>
    <w:rsid w:val="001F32C8"/>
    <w:rsid w:val="001F382A"/>
    <w:rsid w:val="001F3838"/>
    <w:rsid w:val="001F3D78"/>
    <w:rsid w:val="001F3DA7"/>
    <w:rsid w:val="001F45A1"/>
    <w:rsid w:val="001F5391"/>
    <w:rsid w:val="001F57D8"/>
    <w:rsid w:val="001F5B38"/>
    <w:rsid w:val="001F5DFB"/>
    <w:rsid w:val="001F6009"/>
    <w:rsid w:val="001F6A7C"/>
    <w:rsid w:val="001F720C"/>
    <w:rsid w:val="001F76C1"/>
    <w:rsid w:val="002000B7"/>
    <w:rsid w:val="00201AE9"/>
    <w:rsid w:val="00201DFF"/>
    <w:rsid w:val="002021B5"/>
    <w:rsid w:val="00202830"/>
    <w:rsid w:val="002031D4"/>
    <w:rsid w:val="002032D0"/>
    <w:rsid w:val="002033A3"/>
    <w:rsid w:val="002049C0"/>
    <w:rsid w:val="002051A2"/>
    <w:rsid w:val="00205744"/>
    <w:rsid w:val="00205C7D"/>
    <w:rsid w:val="00205DE8"/>
    <w:rsid w:val="002065B4"/>
    <w:rsid w:val="00206EF1"/>
    <w:rsid w:val="002072B0"/>
    <w:rsid w:val="00207E05"/>
    <w:rsid w:val="00210CE0"/>
    <w:rsid w:val="0021174A"/>
    <w:rsid w:val="00212A76"/>
    <w:rsid w:val="00212BE1"/>
    <w:rsid w:val="00212F5D"/>
    <w:rsid w:val="00213245"/>
    <w:rsid w:val="002138DA"/>
    <w:rsid w:val="00213934"/>
    <w:rsid w:val="0021420E"/>
    <w:rsid w:val="002142C9"/>
    <w:rsid w:val="0021471E"/>
    <w:rsid w:val="00214AB0"/>
    <w:rsid w:val="00215093"/>
    <w:rsid w:val="00216122"/>
    <w:rsid w:val="00216B69"/>
    <w:rsid w:val="00216D33"/>
    <w:rsid w:val="00216E54"/>
    <w:rsid w:val="00220BE6"/>
    <w:rsid w:val="00220BEB"/>
    <w:rsid w:val="00220D44"/>
    <w:rsid w:val="00220DAC"/>
    <w:rsid w:val="002214E9"/>
    <w:rsid w:val="002223EB"/>
    <w:rsid w:val="00222783"/>
    <w:rsid w:val="00222929"/>
    <w:rsid w:val="00222A12"/>
    <w:rsid w:val="002232AA"/>
    <w:rsid w:val="002236A8"/>
    <w:rsid w:val="002244A8"/>
    <w:rsid w:val="00224B97"/>
    <w:rsid w:val="002256D8"/>
    <w:rsid w:val="00225966"/>
    <w:rsid w:val="00226074"/>
    <w:rsid w:val="0022658A"/>
    <w:rsid w:val="002269BB"/>
    <w:rsid w:val="0022793F"/>
    <w:rsid w:val="002279E6"/>
    <w:rsid w:val="00227A2B"/>
    <w:rsid w:val="00227A44"/>
    <w:rsid w:val="00227B10"/>
    <w:rsid w:val="00227C9C"/>
    <w:rsid w:val="002306AA"/>
    <w:rsid w:val="00231075"/>
    <w:rsid w:val="00231087"/>
    <w:rsid w:val="00232AA8"/>
    <w:rsid w:val="00232F8D"/>
    <w:rsid w:val="002330A0"/>
    <w:rsid w:val="00233F4D"/>
    <w:rsid w:val="00235042"/>
    <w:rsid w:val="002362A7"/>
    <w:rsid w:val="0023717E"/>
    <w:rsid w:val="00237384"/>
    <w:rsid w:val="00240473"/>
    <w:rsid w:val="00240FD2"/>
    <w:rsid w:val="00241A57"/>
    <w:rsid w:val="00241AA1"/>
    <w:rsid w:val="002423C5"/>
    <w:rsid w:val="00242A0D"/>
    <w:rsid w:val="00242C21"/>
    <w:rsid w:val="00244A84"/>
    <w:rsid w:val="00246840"/>
    <w:rsid w:val="00246AF7"/>
    <w:rsid w:val="00250021"/>
    <w:rsid w:val="002503AA"/>
    <w:rsid w:val="002506BD"/>
    <w:rsid w:val="00250E5A"/>
    <w:rsid w:val="00252520"/>
    <w:rsid w:val="002527D3"/>
    <w:rsid w:val="00252916"/>
    <w:rsid w:val="00253085"/>
    <w:rsid w:val="00254AEB"/>
    <w:rsid w:val="002550B2"/>
    <w:rsid w:val="00255EA9"/>
    <w:rsid w:val="002562A1"/>
    <w:rsid w:val="0025743B"/>
    <w:rsid w:val="002610D4"/>
    <w:rsid w:val="00261A6A"/>
    <w:rsid w:val="00262122"/>
    <w:rsid w:val="00262367"/>
    <w:rsid w:val="0026242C"/>
    <w:rsid w:val="002628B0"/>
    <w:rsid w:val="00262AEB"/>
    <w:rsid w:val="002631CA"/>
    <w:rsid w:val="00263A6C"/>
    <w:rsid w:val="002644E7"/>
    <w:rsid w:val="00264CDA"/>
    <w:rsid w:val="00264F94"/>
    <w:rsid w:val="00266069"/>
    <w:rsid w:val="00266304"/>
    <w:rsid w:val="00266557"/>
    <w:rsid w:val="00266FBD"/>
    <w:rsid w:val="00267461"/>
    <w:rsid w:val="00267753"/>
    <w:rsid w:val="00267A76"/>
    <w:rsid w:val="00267CA0"/>
    <w:rsid w:val="002712FF"/>
    <w:rsid w:val="002728FD"/>
    <w:rsid w:val="0027304E"/>
    <w:rsid w:val="0027341F"/>
    <w:rsid w:val="00273895"/>
    <w:rsid w:val="00273A05"/>
    <w:rsid w:val="00273E2D"/>
    <w:rsid w:val="00274CDC"/>
    <w:rsid w:val="0027558B"/>
    <w:rsid w:val="00276234"/>
    <w:rsid w:val="0027628E"/>
    <w:rsid w:val="00276A77"/>
    <w:rsid w:val="0027729C"/>
    <w:rsid w:val="00277DC8"/>
    <w:rsid w:val="00280988"/>
    <w:rsid w:val="00280BEE"/>
    <w:rsid w:val="00281131"/>
    <w:rsid w:val="00281869"/>
    <w:rsid w:val="00282F49"/>
    <w:rsid w:val="00283B0C"/>
    <w:rsid w:val="00284F90"/>
    <w:rsid w:val="0028621B"/>
    <w:rsid w:val="00286498"/>
    <w:rsid w:val="00287480"/>
    <w:rsid w:val="002878D9"/>
    <w:rsid w:val="002878F4"/>
    <w:rsid w:val="00287E06"/>
    <w:rsid w:val="00290314"/>
    <w:rsid w:val="00290BCA"/>
    <w:rsid w:val="00290CD8"/>
    <w:rsid w:val="00290EC3"/>
    <w:rsid w:val="00292193"/>
    <w:rsid w:val="0029240A"/>
    <w:rsid w:val="00292706"/>
    <w:rsid w:val="00292893"/>
    <w:rsid w:val="0029298F"/>
    <w:rsid w:val="0029327D"/>
    <w:rsid w:val="00293BB1"/>
    <w:rsid w:val="00294ADD"/>
    <w:rsid w:val="00294B33"/>
    <w:rsid w:val="00294B49"/>
    <w:rsid w:val="00294DA4"/>
    <w:rsid w:val="00295431"/>
    <w:rsid w:val="00295C75"/>
    <w:rsid w:val="00296493"/>
    <w:rsid w:val="00296B77"/>
    <w:rsid w:val="00296E27"/>
    <w:rsid w:val="00297B1A"/>
    <w:rsid w:val="002A04AA"/>
    <w:rsid w:val="002A0AFC"/>
    <w:rsid w:val="002A1A68"/>
    <w:rsid w:val="002A1FD4"/>
    <w:rsid w:val="002A231E"/>
    <w:rsid w:val="002A383C"/>
    <w:rsid w:val="002A447E"/>
    <w:rsid w:val="002A4B36"/>
    <w:rsid w:val="002A5914"/>
    <w:rsid w:val="002A61FD"/>
    <w:rsid w:val="002A6447"/>
    <w:rsid w:val="002A6E8F"/>
    <w:rsid w:val="002A71A1"/>
    <w:rsid w:val="002A727F"/>
    <w:rsid w:val="002A7464"/>
    <w:rsid w:val="002B044A"/>
    <w:rsid w:val="002B06E5"/>
    <w:rsid w:val="002B0BBD"/>
    <w:rsid w:val="002B0D0F"/>
    <w:rsid w:val="002B1BA6"/>
    <w:rsid w:val="002B1D21"/>
    <w:rsid w:val="002B209C"/>
    <w:rsid w:val="002B20BD"/>
    <w:rsid w:val="002B2594"/>
    <w:rsid w:val="002B30A6"/>
    <w:rsid w:val="002B3941"/>
    <w:rsid w:val="002B39ED"/>
    <w:rsid w:val="002B3EF6"/>
    <w:rsid w:val="002B3F1D"/>
    <w:rsid w:val="002B3F8F"/>
    <w:rsid w:val="002B4460"/>
    <w:rsid w:val="002B4988"/>
    <w:rsid w:val="002B4F9E"/>
    <w:rsid w:val="002B53EC"/>
    <w:rsid w:val="002B5785"/>
    <w:rsid w:val="002B5A5E"/>
    <w:rsid w:val="002B7E9D"/>
    <w:rsid w:val="002C096D"/>
    <w:rsid w:val="002C1310"/>
    <w:rsid w:val="002C2319"/>
    <w:rsid w:val="002C2807"/>
    <w:rsid w:val="002C349F"/>
    <w:rsid w:val="002C3528"/>
    <w:rsid w:val="002C3DCA"/>
    <w:rsid w:val="002C3E87"/>
    <w:rsid w:val="002C5EC2"/>
    <w:rsid w:val="002C5F73"/>
    <w:rsid w:val="002C65A9"/>
    <w:rsid w:val="002C6847"/>
    <w:rsid w:val="002C7B1A"/>
    <w:rsid w:val="002C7D18"/>
    <w:rsid w:val="002D1A71"/>
    <w:rsid w:val="002D1DF9"/>
    <w:rsid w:val="002D2157"/>
    <w:rsid w:val="002D2552"/>
    <w:rsid w:val="002D25EA"/>
    <w:rsid w:val="002D29E9"/>
    <w:rsid w:val="002D2BCB"/>
    <w:rsid w:val="002D51D4"/>
    <w:rsid w:val="002D5591"/>
    <w:rsid w:val="002D63FC"/>
    <w:rsid w:val="002D755E"/>
    <w:rsid w:val="002E0A94"/>
    <w:rsid w:val="002E1263"/>
    <w:rsid w:val="002E2332"/>
    <w:rsid w:val="002E23C4"/>
    <w:rsid w:val="002E2B6A"/>
    <w:rsid w:val="002E37B0"/>
    <w:rsid w:val="002E45C9"/>
    <w:rsid w:val="002E4674"/>
    <w:rsid w:val="002E5510"/>
    <w:rsid w:val="002E5528"/>
    <w:rsid w:val="002E6521"/>
    <w:rsid w:val="002E6F49"/>
    <w:rsid w:val="002F078E"/>
    <w:rsid w:val="002F183F"/>
    <w:rsid w:val="002F26A6"/>
    <w:rsid w:val="002F3438"/>
    <w:rsid w:val="002F3D1D"/>
    <w:rsid w:val="002F4416"/>
    <w:rsid w:val="002F48FB"/>
    <w:rsid w:val="002F5D86"/>
    <w:rsid w:val="002F65DE"/>
    <w:rsid w:val="002F6680"/>
    <w:rsid w:val="002F6A7B"/>
    <w:rsid w:val="003003F3"/>
    <w:rsid w:val="003006DE"/>
    <w:rsid w:val="0030130E"/>
    <w:rsid w:val="00301375"/>
    <w:rsid w:val="0030157B"/>
    <w:rsid w:val="00301CBC"/>
    <w:rsid w:val="00301D16"/>
    <w:rsid w:val="00302D8E"/>
    <w:rsid w:val="00303163"/>
    <w:rsid w:val="003036D0"/>
    <w:rsid w:val="00304EF3"/>
    <w:rsid w:val="00304EFB"/>
    <w:rsid w:val="00305089"/>
    <w:rsid w:val="0030543B"/>
    <w:rsid w:val="00307122"/>
    <w:rsid w:val="003074AF"/>
    <w:rsid w:val="00310092"/>
    <w:rsid w:val="00310383"/>
    <w:rsid w:val="003104AA"/>
    <w:rsid w:val="00310802"/>
    <w:rsid w:val="00310880"/>
    <w:rsid w:val="00310D9F"/>
    <w:rsid w:val="0031135F"/>
    <w:rsid w:val="00311F06"/>
    <w:rsid w:val="003124B0"/>
    <w:rsid w:val="00312A46"/>
    <w:rsid w:val="00312B15"/>
    <w:rsid w:val="003137E7"/>
    <w:rsid w:val="003137FD"/>
    <w:rsid w:val="00313A4D"/>
    <w:rsid w:val="00314449"/>
    <w:rsid w:val="00314556"/>
    <w:rsid w:val="00314748"/>
    <w:rsid w:val="003153BC"/>
    <w:rsid w:val="00315556"/>
    <w:rsid w:val="003159E2"/>
    <w:rsid w:val="00315DE3"/>
    <w:rsid w:val="00317CB1"/>
    <w:rsid w:val="00317D66"/>
    <w:rsid w:val="00320087"/>
    <w:rsid w:val="00320E44"/>
    <w:rsid w:val="00321C37"/>
    <w:rsid w:val="003223D5"/>
    <w:rsid w:val="003226AE"/>
    <w:rsid w:val="00322C43"/>
    <w:rsid w:val="00323244"/>
    <w:rsid w:val="0032332B"/>
    <w:rsid w:val="00324A0B"/>
    <w:rsid w:val="00325046"/>
    <w:rsid w:val="00325369"/>
    <w:rsid w:val="003253F6"/>
    <w:rsid w:val="00325650"/>
    <w:rsid w:val="0032567F"/>
    <w:rsid w:val="003261F5"/>
    <w:rsid w:val="003262E0"/>
    <w:rsid w:val="00326DAE"/>
    <w:rsid w:val="00326FC2"/>
    <w:rsid w:val="003278B4"/>
    <w:rsid w:val="003300B6"/>
    <w:rsid w:val="0033104F"/>
    <w:rsid w:val="00331112"/>
    <w:rsid w:val="0033167A"/>
    <w:rsid w:val="00332769"/>
    <w:rsid w:val="003331CC"/>
    <w:rsid w:val="003332FD"/>
    <w:rsid w:val="003338C1"/>
    <w:rsid w:val="00335441"/>
    <w:rsid w:val="00335A1F"/>
    <w:rsid w:val="0033621C"/>
    <w:rsid w:val="003362BF"/>
    <w:rsid w:val="00336585"/>
    <w:rsid w:val="003371D4"/>
    <w:rsid w:val="0033740D"/>
    <w:rsid w:val="003416B2"/>
    <w:rsid w:val="00341DC2"/>
    <w:rsid w:val="00342424"/>
    <w:rsid w:val="00342881"/>
    <w:rsid w:val="00342AC2"/>
    <w:rsid w:val="00342AF9"/>
    <w:rsid w:val="00343473"/>
    <w:rsid w:val="00343D36"/>
    <w:rsid w:val="0034421D"/>
    <w:rsid w:val="0034445A"/>
    <w:rsid w:val="00344AE5"/>
    <w:rsid w:val="00345508"/>
    <w:rsid w:val="003455FF"/>
    <w:rsid w:val="00345AB4"/>
    <w:rsid w:val="00345F25"/>
    <w:rsid w:val="00346596"/>
    <w:rsid w:val="0034679D"/>
    <w:rsid w:val="003467D2"/>
    <w:rsid w:val="00346CB0"/>
    <w:rsid w:val="00347201"/>
    <w:rsid w:val="00347C72"/>
    <w:rsid w:val="003508F0"/>
    <w:rsid w:val="00350BFA"/>
    <w:rsid w:val="00351725"/>
    <w:rsid w:val="00351A38"/>
    <w:rsid w:val="00351B79"/>
    <w:rsid w:val="00352083"/>
    <w:rsid w:val="00352747"/>
    <w:rsid w:val="003527BF"/>
    <w:rsid w:val="003536CA"/>
    <w:rsid w:val="00353EEB"/>
    <w:rsid w:val="00354874"/>
    <w:rsid w:val="00354BDC"/>
    <w:rsid w:val="00354D03"/>
    <w:rsid w:val="00354D5E"/>
    <w:rsid w:val="00354FE1"/>
    <w:rsid w:val="00355018"/>
    <w:rsid w:val="003555CD"/>
    <w:rsid w:val="00355710"/>
    <w:rsid w:val="00355744"/>
    <w:rsid w:val="00357155"/>
    <w:rsid w:val="003578A4"/>
    <w:rsid w:val="00357AD0"/>
    <w:rsid w:val="00360392"/>
    <w:rsid w:val="00360814"/>
    <w:rsid w:val="00360E4D"/>
    <w:rsid w:val="003615B2"/>
    <w:rsid w:val="00361DAF"/>
    <w:rsid w:val="0036233E"/>
    <w:rsid w:val="00363623"/>
    <w:rsid w:val="00363851"/>
    <w:rsid w:val="0036387D"/>
    <w:rsid w:val="00363997"/>
    <w:rsid w:val="00363A70"/>
    <w:rsid w:val="00363A9C"/>
    <w:rsid w:val="00363D72"/>
    <w:rsid w:val="00364182"/>
    <w:rsid w:val="00364234"/>
    <w:rsid w:val="00364465"/>
    <w:rsid w:val="003647D4"/>
    <w:rsid w:val="00364F61"/>
    <w:rsid w:val="00366CA4"/>
    <w:rsid w:val="0036714A"/>
    <w:rsid w:val="00367955"/>
    <w:rsid w:val="00370E2C"/>
    <w:rsid w:val="00371D5A"/>
    <w:rsid w:val="00372FCA"/>
    <w:rsid w:val="003737A3"/>
    <w:rsid w:val="00373900"/>
    <w:rsid w:val="00374152"/>
    <w:rsid w:val="00374200"/>
    <w:rsid w:val="003742D1"/>
    <w:rsid w:val="00375B71"/>
    <w:rsid w:val="00375C42"/>
    <w:rsid w:val="00375F50"/>
    <w:rsid w:val="00376FC3"/>
    <w:rsid w:val="003808A3"/>
    <w:rsid w:val="00380B7D"/>
    <w:rsid w:val="00382B38"/>
    <w:rsid w:val="00382EE2"/>
    <w:rsid w:val="003835B0"/>
    <w:rsid w:val="00383D33"/>
    <w:rsid w:val="00384A12"/>
    <w:rsid w:val="00384ED5"/>
    <w:rsid w:val="00384F23"/>
    <w:rsid w:val="00385527"/>
    <w:rsid w:val="0038560B"/>
    <w:rsid w:val="00385E66"/>
    <w:rsid w:val="00386270"/>
    <w:rsid w:val="00386407"/>
    <w:rsid w:val="00386BE3"/>
    <w:rsid w:val="0038749D"/>
    <w:rsid w:val="00390587"/>
    <w:rsid w:val="00390600"/>
    <w:rsid w:val="00390B5D"/>
    <w:rsid w:val="00391439"/>
    <w:rsid w:val="003919C7"/>
    <w:rsid w:val="00392445"/>
    <w:rsid w:val="00392911"/>
    <w:rsid w:val="0039291C"/>
    <w:rsid w:val="00392CDE"/>
    <w:rsid w:val="00394B16"/>
    <w:rsid w:val="003958FC"/>
    <w:rsid w:val="00396130"/>
    <w:rsid w:val="0039654D"/>
    <w:rsid w:val="00396BBC"/>
    <w:rsid w:val="00396BE9"/>
    <w:rsid w:val="00397BC2"/>
    <w:rsid w:val="003A1642"/>
    <w:rsid w:val="003A1B0C"/>
    <w:rsid w:val="003A2011"/>
    <w:rsid w:val="003A2815"/>
    <w:rsid w:val="003A2DE0"/>
    <w:rsid w:val="003A2E75"/>
    <w:rsid w:val="003A327D"/>
    <w:rsid w:val="003A3523"/>
    <w:rsid w:val="003A367D"/>
    <w:rsid w:val="003A36B1"/>
    <w:rsid w:val="003A36D4"/>
    <w:rsid w:val="003A43B5"/>
    <w:rsid w:val="003A4A5F"/>
    <w:rsid w:val="003A515E"/>
    <w:rsid w:val="003A5422"/>
    <w:rsid w:val="003A5440"/>
    <w:rsid w:val="003A590E"/>
    <w:rsid w:val="003A63AC"/>
    <w:rsid w:val="003A67D1"/>
    <w:rsid w:val="003A71E7"/>
    <w:rsid w:val="003A75AF"/>
    <w:rsid w:val="003A7754"/>
    <w:rsid w:val="003A7906"/>
    <w:rsid w:val="003A7D00"/>
    <w:rsid w:val="003B04C3"/>
    <w:rsid w:val="003B15D0"/>
    <w:rsid w:val="003B3F34"/>
    <w:rsid w:val="003B3FAB"/>
    <w:rsid w:val="003B4C7C"/>
    <w:rsid w:val="003B56A6"/>
    <w:rsid w:val="003B6351"/>
    <w:rsid w:val="003B63BC"/>
    <w:rsid w:val="003B7E89"/>
    <w:rsid w:val="003C07A3"/>
    <w:rsid w:val="003C092D"/>
    <w:rsid w:val="003C0B1F"/>
    <w:rsid w:val="003C0D5D"/>
    <w:rsid w:val="003C152E"/>
    <w:rsid w:val="003C1708"/>
    <w:rsid w:val="003C1A09"/>
    <w:rsid w:val="003C1B96"/>
    <w:rsid w:val="003C1D07"/>
    <w:rsid w:val="003C30CA"/>
    <w:rsid w:val="003C32E5"/>
    <w:rsid w:val="003C3883"/>
    <w:rsid w:val="003C3A27"/>
    <w:rsid w:val="003C478A"/>
    <w:rsid w:val="003C565B"/>
    <w:rsid w:val="003C6290"/>
    <w:rsid w:val="003C6560"/>
    <w:rsid w:val="003C6709"/>
    <w:rsid w:val="003C6D11"/>
    <w:rsid w:val="003C6D4D"/>
    <w:rsid w:val="003C7167"/>
    <w:rsid w:val="003C7741"/>
    <w:rsid w:val="003C7BE3"/>
    <w:rsid w:val="003D0DEB"/>
    <w:rsid w:val="003D3880"/>
    <w:rsid w:val="003D388E"/>
    <w:rsid w:val="003D423A"/>
    <w:rsid w:val="003D4498"/>
    <w:rsid w:val="003D49A2"/>
    <w:rsid w:val="003D504B"/>
    <w:rsid w:val="003D516F"/>
    <w:rsid w:val="003D51E8"/>
    <w:rsid w:val="003D5C5C"/>
    <w:rsid w:val="003D64B6"/>
    <w:rsid w:val="003D64B7"/>
    <w:rsid w:val="003D6FAB"/>
    <w:rsid w:val="003D72D2"/>
    <w:rsid w:val="003D7E42"/>
    <w:rsid w:val="003E0284"/>
    <w:rsid w:val="003E0594"/>
    <w:rsid w:val="003E089D"/>
    <w:rsid w:val="003E11FA"/>
    <w:rsid w:val="003E1437"/>
    <w:rsid w:val="003E1598"/>
    <w:rsid w:val="003E174C"/>
    <w:rsid w:val="003E176C"/>
    <w:rsid w:val="003E1AF3"/>
    <w:rsid w:val="003E236B"/>
    <w:rsid w:val="003E2B4D"/>
    <w:rsid w:val="003E3E15"/>
    <w:rsid w:val="003E45C5"/>
    <w:rsid w:val="003E49BC"/>
    <w:rsid w:val="003E4A0F"/>
    <w:rsid w:val="003E4A61"/>
    <w:rsid w:val="003E5DE3"/>
    <w:rsid w:val="003E6B3D"/>
    <w:rsid w:val="003E71F7"/>
    <w:rsid w:val="003F0181"/>
    <w:rsid w:val="003F0EB6"/>
    <w:rsid w:val="003F147E"/>
    <w:rsid w:val="003F17A0"/>
    <w:rsid w:val="003F17D3"/>
    <w:rsid w:val="003F19E2"/>
    <w:rsid w:val="003F241B"/>
    <w:rsid w:val="003F2529"/>
    <w:rsid w:val="003F27A8"/>
    <w:rsid w:val="003F2AD9"/>
    <w:rsid w:val="003F3C06"/>
    <w:rsid w:val="003F3F8D"/>
    <w:rsid w:val="003F4EBC"/>
    <w:rsid w:val="003F4FC9"/>
    <w:rsid w:val="003F5A61"/>
    <w:rsid w:val="003F5F7D"/>
    <w:rsid w:val="003F6329"/>
    <w:rsid w:val="003F6F99"/>
    <w:rsid w:val="003F7822"/>
    <w:rsid w:val="00400331"/>
    <w:rsid w:val="004003D8"/>
    <w:rsid w:val="00400E54"/>
    <w:rsid w:val="00402002"/>
    <w:rsid w:val="00402364"/>
    <w:rsid w:val="004026CF"/>
    <w:rsid w:val="00402CAF"/>
    <w:rsid w:val="00403353"/>
    <w:rsid w:val="00404749"/>
    <w:rsid w:val="004056C7"/>
    <w:rsid w:val="0040575F"/>
    <w:rsid w:val="0040618D"/>
    <w:rsid w:val="00406E66"/>
    <w:rsid w:val="00407D5B"/>
    <w:rsid w:val="00407FE6"/>
    <w:rsid w:val="0041059F"/>
    <w:rsid w:val="004108C7"/>
    <w:rsid w:val="00413818"/>
    <w:rsid w:val="00413D42"/>
    <w:rsid w:val="004140C2"/>
    <w:rsid w:val="00414A25"/>
    <w:rsid w:val="00414BF7"/>
    <w:rsid w:val="00414D31"/>
    <w:rsid w:val="00414F4D"/>
    <w:rsid w:val="00415A7F"/>
    <w:rsid w:val="00415F34"/>
    <w:rsid w:val="0041783F"/>
    <w:rsid w:val="00417F52"/>
    <w:rsid w:val="00420E40"/>
    <w:rsid w:val="004220B4"/>
    <w:rsid w:val="00422129"/>
    <w:rsid w:val="0042215E"/>
    <w:rsid w:val="004239F7"/>
    <w:rsid w:val="00423BE8"/>
    <w:rsid w:val="00423D5E"/>
    <w:rsid w:val="00424484"/>
    <w:rsid w:val="00424F5D"/>
    <w:rsid w:val="00425299"/>
    <w:rsid w:val="00426463"/>
    <w:rsid w:val="00426615"/>
    <w:rsid w:val="00426B9C"/>
    <w:rsid w:val="00427116"/>
    <w:rsid w:val="004271C4"/>
    <w:rsid w:val="00427BD2"/>
    <w:rsid w:val="00427DE5"/>
    <w:rsid w:val="00430126"/>
    <w:rsid w:val="004305AC"/>
    <w:rsid w:val="00430E43"/>
    <w:rsid w:val="00431957"/>
    <w:rsid w:val="00431FE0"/>
    <w:rsid w:val="0043240B"/>
    <w:rsid w:val="00432D87"/>
    <w:rsid w:val="00433EC0"/>
    <w:rsid w:val="00433FEB"/>
    <w:rsid w:val="004351ED"/>
    <w:rsid w:val="004357FF"/>
    <w:rsid w:val="004362BE"/>
    <w:rsid w:val="00436CC7"/>
    <w:rsid w:val="00437925"/>
    <w:rsid w:val="00440434"/>
    <w:rsid w:val="004406DB"/>
    <w:rsid w:val="00441E9B"/>
    <w:rsid w:val="004436C3"/>
    <w:rsid w:val="00443C44"/>
    <w:rsid w:val="00443C85"/>
    <w:rsid w:val="004447A2"/>
    <w:rsid w:val="00444831"/>
    <w:rsid w:val="00445131"/>
    <w:rsid w:val="00445C0F"/>
    <w:rsid w:val="00446454"/>
    <w:rsid w:val="004476F9"/>
    <w:rsid w:val="0044791C"/>
    <w:rsid w:val="00447CCF"/>
    <w:rsid w:val="00447FA9"/>
    <w:rsid w:val="004508FC"/>
    <w:rsid w:val="00450901"/>
    <w:rsid w:val="00450ADC"/>
    <w:rsid w:val="00450BC5"/>
    <w:rsid w:val="0045117B"/>
    <w:rsid w:val="00451C1A"/>
    <w:rsid w:val="00453012"/>
    <w:rsid w:val="00453063"/>
    <w:rsid w:val="004556C3"/>
    <w:rsid w:val="00456811"/>
    <w:rsid w:val="00456894"/>
    <w:rsid w:val="00456B65"/>
    <w:rsid w:val="00456D70"/>
    <w:rsid w:val="004600E9"/>
    <w:rsid w:val="00460E8D"/>
    <w:rsid w:val="00461836"/>
    <w:rsid w:val="00461867"/>
    <w:rsid w:val="00463A08"/>
    <w:rsid w:val="004640E5"/>
    <w:rsid w:val="00464DA6"/>
    <w:rsid w:val="00464DE3"/>
    <w:rsid w:val="00464F14"/>
    <w:rsid w:val="00464F8D"/>
    <w:rsid w:val="00465EE3"/>
    <w:rsid w:val="00466751"/>
    <w:rsid w:val="00466856"/>
    <w:rsid w:val="00466B09"/>
    <w:rsid w:val="00467364"/>
    <w:rsid w:val="004675D5"/>
    <w:rsid w:val="004701BC"/>
    <w:rsid w:val="004701F0"/>
    <w:rsid w:val="0047024F"/>
    <w:rsid w:val="00470F03"/>
    <w:rsid w:val="0047122A"/>
    <w:rsid w:val="0047246A"/>
    <w:rsid w:val="00472CA2"/>
    <w:rsid w:val="00472D24"/>
    <w:rsid w:val="00473125"/>
    <w:rsid w:val="00473747"/>
    <w:rsid w:val="004739B8"/>
    <w:rsid w:val="00475139"/>
    <w:rsid w:val="004753D9"/>
    <w:rsid w:val="00475AE6"/>
    <w:rsid w:val="0047657E"/>
    <w:rsid w:val="0047750D"/>
    <w:rsid w:val="004778CC"/>
    <w:rsid w:val="00477A14"/>
    <w:rsid w:val="004820EA"/>
    <w:rsid w:val="0048233C"/>
    <w:rsid w:val="00482868"/>
    <w:rsid w:val="00484D4B"/>
    <w:rsid w:val="004851C3"/>
    <w:rsid w:val="0048672C"/>
    <w:rsid w:val="0048727F"/>
    <w:rsid w:val="004872CD"/>
    <w:rsid w:val="004877B2"/>
    <w:rsid w:val="00490422"/>
    <w:rsid w:val="004918D2"/>
    <w:rsid w:val="00491C0F"/>
    <w:rsid w:val="00491CEB"/>
    <w:rsid w:val="0049208F"/>
    <w:rsid w:val="00492D4A"/>
    <w:rsid w:val="00492D9F"/>
    <w:rsid w:val="0049340B"/>
    <w:rsid w:val="004934E7"/>
    <w:rsid w:val="00493F39"/>
    <w:rsid w:val="004941E2"/>
    <w:rsid w:val="00495578"/>
    <w:rsid w:val="00495661"/>
    <w:rsid w:val="00496BBA"/>
    <w:rsid w:val="00497E92"/>
    <w:rsid w:val="004A0F9F"/>
    <w:rsid w:val="004A12E8"/>
    <w:rsid w:val="004A154A"/>
    <w:rsid w:val="004A1BFE"/>
    <w:rsid w:val="004A204B"/>
    <w:rsid w:val="004A32D6"/>
    <w:rsid w:val="004A344F"/>
    <w:rsid w:val="004A594D"/>
    <w:rsid w:val="004A5EEC"/>
    <w:rsid w:val="004A6622"/>
    <w:rsid w:val="004A67D2"/>
    <w:rsid w:val="004A7F26"/>
    <w:rsid w:val="004A7F8E"/>
    <w:rsid w:val="004B0486"/>
    <w:rsid w:val="004B16F2"/>
    <w:rsid w:val="004B1BB9"/>
    <w:rsid w:val="004B2163"/>
    <w:rsid w:val="004B2230"/>
    <w:rsid w:val="004B26E8"/>
    <w:rsid w:val="004B420A"/>
    <w:rsid w:val="004B4797"/>
    <w:rsid w:val="004B4BEC"/>
    <w:rsid w:val="004B5046"/>
    <w:rsid w:val="004B608F"/>
    <w:rsid w:val="004B60E8"/>
    <w:rsid w:val="004B6332"/>
    <w:rsid w:val="004B6B7F"/>
    <w:rsid w:val="004B6E09"/>
    <w:rsid w:val="004B6E84"/>
    <w:rsid w:val="004B71A7"/>
    <w:rsid w:val="004B7644"/>
    <w:rsid w:val="004B7D9B"/>
    <w:rsid w:val="004C02B4"/>
    <w:rsid w:val="004C0B7F"/>
    <w:rsid w:val="004C0F14"/>
    <w:rsid w:val="004C0FE9"/>
    <w:rsid w:val="004C13A2"/>
    <w:rsid w:val="004C30A9"/>
    <w:rsid w:val="004C359F"/>
    <w:rsid w:val="004C388C"/>
    <w:rsid w:val="004C4891"/>
    <w:rsid w:val="004C4A5D"/>
    <w:rsid w:val="004C509D"/>
    <w:rsid w:val="004C55CD"/>
    <w:rsid w:val="004C64CB"/>
    <w:rsid w:val="004C6817"/>
    <w:rsid w:val="004C6ACA"/>
    <w:rsid w:val="004C6CEE"/>
    <w:rsid w:val="004C6ED1"/>
    <w:rsid w:val="004C7CEC"/>
    <w:rsid w:val="004D0145"/>
    <w:rsid w:val="004D08C5"/>
    <w:rsid w:val="004D14E8"/>
    <w:rsid w:val="004D155E"/>
    <w:rsid w:val="004D1BBB"/>
    <w:rsid w:val="004D22CB"/>
    <w:rsid w:val="004D2303"/>
    <w:rsid w:val="004D2543"/>
    <w:rsid w:val="004D2ED6"/>
    <w:rsid w:val="004D30DC"/>
    <w:rsid w:val="004D370D"/>
    <w:rsid w:val="004D4241"/>
    <w:rsid w:val="004D4C28"/>
    <w:rsid w:val="004D4D92"/>
    <w:rsid w:val="004D5E8C"/>
    <w:rsid w:val="004D6A28"/>
    <w:rsid w:val="004D77E0"/>
    <w:rsid w:val="004D7FB6"/>
    <w:rsid w:val="004E0010"/>
    <w:rsid w:val="004E1AE4"/>
    <w:rsid w:val="004E1C23"/>
    <w:rsid w:val="004E2A98"/>
    <w:rsid w:val="004E3CF2"/>
    <w:rsid w:val="004E3E48"/>
    <w:rsid w:val="004E5FD6"/>
    <w:rsid w:val="004E654F"/>
    <w:rsid w:val="004E733F"/>
    <w:rsid w:val="004E7C39"/>
    <w:rsid w:val="004E7E83"/>
    <w:rsid w:val="004E7EF9"/>
    <w:rsid w:val="004F0873"/>
    <w:rsid w:val="004F0B2A"/>
    <w:rsid w:val="004F1DE6"/>
    <w:rsid w:val="004F3B47"/>
    <w:rsid w:val="004F3E4D"/>
    <w:rsid w:val="004F4877"/>
    <w:rsid w:val="004F5579"/>
    <w:rsid w:val="004F575C"/>
    <w:rsid w:val="004F6897"/>
    <w:rsid w:val="004F6CD4"/>
    <w:rsid w:val="004F6F42"/>
    <w:rsid w:val="004F6F5C"/>
    <w:rsid w:val="004F6FDA"/>
    <w:rsid w:val="0050015C"/>
    <w:rsid w:val="005009A1"/>
    <w:rsid w:val="005011A2"/>
    <w:rsid w:val="00501D6F"/>
    <w:rsid w:val="00502098"/>
    <w:rsid w:val="005030EF"/>
    <w:rsid w:val="005033DB"/>
    <w:rsid w:val="00503A4C"/>
    <w:rsid w:val="00503BCB"/>
    <w:rsid w:val="00503F08"/>
    <w:rsid w:val="005050D2"/>
    <w:rsid w:val="005050D3"/>
    <w:rsid w:val="00506098"/>
    <w:rsid w:val="005066D4"/>
    <w:rsid w:val="00506EE9"/>
    <w:rsid w:val="0050753A"/>
    <w:rsid w:val="00510C74"/>
    <w:rsid w:val="00512047"/>
    <w:rsid w:val="005129AD"/>
    <w:rsid w:val="00512AD2"/>
    <w:rsid w:val="00512D5A"/>
    <w:rsid w:val="005130D2"/>
    <w:rsid w:val="005137D9"/>
    <w:rsid w:val="00513ED7"/>
    <w:rsid w:val="005144AD"/>
    <w:rsid w:val="00514986"/>
    <w:rsid w:val="0051569F"/>
    <w:rsid w:val="00515BBE"/>
    <w:rsid w:val="005163A5"/>
    <w:rsid w:val="00517530"/>
    <w:rsid w:val="00517B7F"/>
    <w:rsid w:val="005201ED"/>
    <w:rsid w:val="00520B64"/>
    <w:rsid w:val="00520C42"/>
    <w:rsid w:val="00520CD1"/>
    <w:rsid w:val="00521D99"/>
    <w:rsid w:val="00521F00"/>
    <w:rsid w:val="0052213E"/>
    <w:rsid w:val="00522817"/>
    <w:rsid w:val="00522914"/>
    <w:rsid w:val="00523465"/>
    <w:rsid w:val="00526055"/>
    <w:rsid w:val="00526849"/>
    <w:rsid w:val="00526F0B"/>
    <w:rsid w:val="0052720A"/>
    <w:rsid w:val="005302B5"/>
    <w:rsid w:val="00530362"/>
    <w:rsid w:val="00530ED8"/>
    <w:rsid w:val="00531952"/>
    <w:rsid w:val="00532626"/>
    <w:rsid w:val="00532698"/>
    <w:rsid w:val="00532EE3"/>
    <w:rsid w:val="005341CE"/>
    <w:rsid w:val="005342C3"/>
    <w:rsid w:val="005344B0"/>
    <w:rsid w:val="0053495C"/>
    <w:rsid w:val="005358D7"/>
    <w:rsid w:val="00535D5A"/>
    <w:rsid w:val="00536299"/>
    <w:rsid w:val="00536ABA"/>
    <w:rsid w:val="005373F9"/>
    <w:rsid w:val="00537B85"/>
    <w:rsid w:val="005406CC"/>
    <w:rsid w:val="00541217"/>
    <w:rsid w:val="00541A77"/>
    <w:rsid w:val="00541ACD"/>
    <w:rsid w:val="00541C3F"/>
    <w:rsid w:val="00542217"/>
    <w:rsid w:val="005426E7"/>
    <w:rsid w:val="00542A45"/>
    <w:rsid w:val="00542B85"/>
    <w:rsid w:val="00542E0C"/>
    <w:rsid w:val="0054366F"/>
    <w:rsid w:val="00544BA0"/>
    <w:rsid w:val="00544C78"/>
    <w:rsid w:val="00545B95"/>
    <w:rsid w:val="0054620B"/>
    <w:rsid w:val="00547BEE"/>
    <w:rsid w:val="0055035F"/>
    <w:rsid w:val="00551461"/>
    <w:rsid w:val="0055182E"/>
    <w:rsid w:val="00551ECE"/>
    <w:rsid w:val="005523E1"/>
    <w:rsid w:val="005531B8"/>
    <w:rsid w:val="005541BD"/>
    <w:rsid w:val="00555335"/>
    <w:rsid w:val="00555467"/>
    <w:rsid w:val="005554A4"/>
    <w:rsid w:val="005558E6"/>
    <w:rsid w:val="00555EC1"/>
    <w:rsid w:val="0055634C"/>
    <w:rsid w:val="00556369"/>
    <w:rsid w:val="0055681F"/>
    <w:rsid w:val="005578CF"/>
    <w:rsid w:val="00560281"/>
    <w:rsid w:val="00560356"/>
    <w:rsid w:val="0056110B"/>
    <w:rsid w:val="00561578"/>
    <w:rsid w:val="00561A3C"/>
    <w:rsid w:val="0056220D"/>
    <w:rsid w:val="0056253D"/>
    <w:rsid w:val="00562774"/>
    <w:rsid w:val="00562DA3"/>
    <w:rsid w:val="00562E86"/>
    <w:rsid w:val="0056314F"/>
    <w:rsid w:val="00563F37"/>
    <w:rsid w:val="00564D3C"/>
    <w:rsid w:val="005658A9"/>
    <w:rsid w:val="00566E77"/>
    <w:rsid w:val="0056784D"/>
    <w:rsid w:val="00570919"/>
    <w:rsid w:val="00571366"/>
    <w:rsid w:val="00571522"/>
    <w:rsid w:val="0057152B"/>
    <w:rsid w:val="00571E18"/>
    <w:rsid w:val="0057309D"/>
    <w:rsid w:val="005731C2"/>
    <w:rsid w:val="00574293"/>
    <w:rsid w:val="0057452F"/>
    <w:rsid w:val="00574BE9"/>
    <w:rsid w:val="00574CAB"/>
    <w:rsid w:val="00575522"/>
    <w:rsid w:val="00575B97"/>
    <w:rsid w:val="00576ADE"/>
    <w:rsid w:val="00576E65"/>
    <w:rsid w:val="00576F81"/>
    <w:rsid w:val="0057714C"/>
    <w:rsid w:val="00577991"/>
    <w:rsid w:val="005800F6"/>
    <w:rsid w:val="00580170"/>
    <w:rsid w:val="005801E7"/>
    <w:rsid w:val="0058184B"/>
    <w:rsid w:val="00581C35"/>
    <w:rsid w:val="005824CA"/>
    <w:rsid w:val="0058269E"/>
    <w:rsid w:val="00582F96"/>
    <w:rsid w:val="00583450"/>
    <w:rsid w:val="00583996"/>
    <w:rsid w:val="00583B04"/>
    <w:rsid w:val="00583C27"/>
    <w:rsid w:val="0058470C"/>
    <w:rsid w:val="00585B1F"/>
    <w:rsid w:val="00585EFC"/>
    <w:rsid w:val="00586682"/>
    <w:rsid w:val="0058696F"/>
    <w:rsid w:val="00586B29"/>
    <w:rsid w:val="00587535"/>
    <w:rsid w:val="00587773"/>
    <w:rsid w:val="005901CF"/>
    <w:rsid w:val="00590E1F"/>
    <w:rsid w:val="00591067"/>
    <w:rsid w:val="0059165B"/>
    <w:rsid w:val="00591682"/>
    <w:rsid w:val="005918DF"/>
    <w:rsid w:val="00591E98"/>
    <w:rsid w:val="00591F92"/>
    <w:rsid w:val="005920C8"/>
    <w:rsid w:val="005927F8"/>
    <w:rsid w:val="00592E50"/>
    <w:rsid w:val="00593140"/>
    <w:rsid w:val="005944FF"/>
    <w:rsid w:val="00594CC5"/>
    <w:rsid w:val="00594FD9"/>
    <w:rsid w:val="00595220"/>
    <w:rsid w:val="005954A1"/>
    <w:rsid w:val="00595896"/>
    <w:rsid w:val="005974A0"/>
    <w:rsid w:val="00597BCB"/>
    <w:rsid w:val="00597D60"/>
    <w:rsid w:val="005A04B6"/>
    <w:rsid w:val="005A10C6"/>
    <w:rsid w:val="005A12A6"/>
    <w:rsid w:val="005A22DF"/>
    <w:rsid w:val="005A25D2"/>
    <w:rsid w:val="005A283D"/>
    <w:rsid w:val="005A407E"/>
    <w:rsid w:val="005A4159"/>
    <w:rsid w:val="005A4AE5"/>
    <w:rsid w:val="005A571C"/>
    <w:rsid w:val="005A6AA3"/>
    <w:rsid w:val="005A6B12"/>
    <w:rsid w:val="005A6F3D"/>
    <w:rsid w:val="005A75E6"/>
    <w:rsid w:val="005A7750"/>
    <w:rsid w:val="005A7DAE"/>
    <w:rsid w:val="005B00F7"/>
    <w:rsid w:val="005B064C"/>
    <w:rsid w:val="005B0A94"/>
    <w:rsid w:val="005B0AC6"/>
    <w:rsid w:val="005B248E"/>
    <w:rsid w:val="005B2707"/>
    <w:rsid w:val="005B2D32"/>
    <w:rsid w:val="005B315D"/>
    <w:rsid w:val="005B3BAD"/>
    <w:rsid w:val="005B3D2A"/>
    <w:rsid w:val="005B44F2"/>
    <w:rsid w:val="005B4A8B"/>
    <w:rsid w:val="005B512A"/>
    <w:rsid w:val="005B52B9"/>
    <w:rsid w:val="005B6692"/>
    <w:rsid w:val="005B6ADF"/>
    <w:rsid w:val="005B6EC4"/>
    <w:rsid w:val="005B7553"/>
    <w:rsid w:val="005C0260"/>
    <w:rsid w:val="005C0835"/>
    <w:rsid w:val="005C15F6"/>
    <w:rsid w:val="005C1CF9"/>
    <w:rsid w:val="005C2226"/>
    <w:rsid w:val="005C2404"/>
    <w:rsid w:val="005C289E"/>
    <w:rsid w:val="005C2B27"/>
    <w:rsid w:val="005C2BA1"/>
    <w:rsid w:val="005C2D36"/>
    <w:rsid w:val="005C3148"/>
    <w:rsid w:val="005C34E4"/>
    <w:rsid w:val="005C42B5"/>
    <w:rsid w:val="005C4326"/>
    <w:rsid w:val="005C4CE5"/>
    <w:rsid w:val="005C4E96"/>
    <w:rsid w:val="005C5105"/>
    <w:rsid w:val="005C79F3"/>
    <w:rsid w:val="005C7E08"/>
    <w:rsid w:val="005D0DFD"/>
    <w:rsid w:val="005D0E3F"/>
    <w:rsid w:val="005D1378"/>
    <w:rsid w:val="005D1CCE"/>
    <w:rsid w:val="005D1DBC"/>
    <w:rsid w:val="005D25E0"/>
    <w:rsid w:val="005D3136"/>
    <w:rsid w:val="005D3285"/>
    <w:rsid w:val="005D3D9E"/>
    <w:rsid w:val="005D3E4D"/>
    <w:rsid w:val="005D3F18"/>
    <w:rsid w:val="005D5563"/>
    <w:rsid w:val="005D55E6"/>
    <w:rsid w:val="005D566C"/>
    <w:rsid w:val="005D5987"/>
    <w:rsid w:val="005D677D"/>
    <w:rsid w:val="005D6FF2"/>
    <w:rsid w:val="005D7153"/>
    <w:rsid w:val="005D7793"/>
    <w:rsid w:val="005D7807"/>
    <w:rsid w:val="005D7E1E"/>
    <w:rsid w:val="005D7EBF"/>
    <w:rsid w:val="005E0F51"/>
    <w:rsid w:val="005E3FDC"/>
    <w:rsid w:val="005E40AC"/>
    <w:rsid w:val="005E44AF"/>
    <w:rsid w:val="005E5168"/>
    <w:rsid w:val="005E61C0"/>
    <w:rsid w:val="005E6E42"/>
    <w:rsid w:val="005E6EA3"/>
    <w:rsid w:val="005E7206"/>
    <w:rsid w:val="005E73AB"/>
    <w:rsid w:val="005F03F7"/>
    <w:rsid w:val="005F0501"/>
    <w:rsid w:val="005F07E7"/>
    <w:rsid w:val="005F130F"/>
    <w:rsid w:val="005F15DE"/>
    <w:rsid w:val="005F1ACF"/>
    <w:rsid w:val="005F2AD4"/>
    <w:rsid w:val="005F2ED7"/>
    <w:rsid w:val="005F303E"/>
    <w:rsid w:val="005F394C"/>
    <w:rsid w:val="005F4846"/>
    <w:rsid w:val="005F4A4C"/>
    <w:rsid w:val="005F55C7"/>
    <w:rsid w:val="005F5891"/>
    <w:rsid w:val="005F599F"/>
    <w:rsid w:val="005F5D62"/>
    <w:rsid w:val="005F6296"/>
    <w:rsid w:val="005F77B7"/>
    <w:rsid w:val="005F79D9"/>
    <w:rsid w:val="0060103E"/>
    <w:rsid w:val="006012E8"/>
    <w:rsid w:val="00602202"/>
    <w:rsid w:val="0060236D"/>
    <w:rsid w:val="006027FD"/>
    <w:rsid w:val="00602AB2"/>
    <w:rsid w:val="00602E06"/>
    <w:rsid w:val="00603D8E"/>
    <w:rsid w:val="00604619"/>
    <w:rsid w:val="00605034"/>
    <w:rsid w:val="006052B8"/>
    <w:rsid w:val="006059A3"/>
    <w:rsid w:val="00605A7E"/>
    <w:rsid w:val="00605DF1"/>
    <w:rsid w:val="00606215"/>
    <w:rsid w:val="00606793"/>
    <w:rsid w:val="00607089"/>
    <w:rsid w:val="00607563"/>
    <w:rsid w:val="00607768"/>
    <w:rsid w:val="006103DD"/>
    <w:rsid w:val="0061160B"/>
    <w:rsid w:val="006143E9"/>
    <w:rsid w:val="00614A45"/>
    <w:rsid w:val="006157EC"/>
    <w:rsid w:val="006161F7"/>
    <w:rsid w:val="00616E9C"/>
    <w:rsid w:val="00617085"/>
    <w:rsid w:val="00617346"/>
    <w:rsid w:val="00617494"/>
    <w:rsid w:val="006207C1"/>
    <w:rsid w:val="0062095B"/>
    <w:rsid w:val="00620D03"/>
    <w:rsid w:val="00621122"/>
    <w:rsid w:val="00621442"/>
    <w:rsid w:val="006225F1"/>
    <w:rsid w:val="00622FC2"/>
    <w:rsid w:val="006235E1"/>
    <w:rsid w:val="0062447C"/>
    <w:rsid w:val="0062461F"/>
    <w:rsid w:val="00624801"/>
    <w:rsid w:val="0062592C"/>
    <w:rsid w:val="00625C1A"/>
    <w:rsid w:val="00625CDB"/>
    <w:rsid w:val="00626199"/>
    <w:rsid w:val="00626279"/>
    <w:rsid w:val="00627A28"/>
    <w:rsid w:val="0063004E"/>
    <w:rsid w:val="00630987"/>
    <w:rsid w:val="0063103B"/>
    <w:rsid w:val="006310AD"/>
    <w:rsid w:val="00631690"/>
    <w:rsid w:val="006327DC"/>
    <w:rsid w:val="0063337D"/>
    <w:rsid w:val="006333EE"/>
    <w:rsid w:val="00633A83"/>
    <w:rsid w:val="00633CF3"/>
    <w:rsid w:val="00634DA6"/>
    <w:rsid w:val="00634FEB"/>
    <w:rsid w:val="006351E1"/>
    <w:rsid w:val="00635294"/>
    <w:rsid w:val="0063566E"/>
    <w:rsid w:val="0063652D"/>
    <w:rsid w:val="00636D9E"/>
    <w:rsid w:val="006378D2"/>
    <w:rsid w:val="00637A02"/>
    <w:rsid w:val="00637F9A"/>
    <w:rsid w:val="00640BA3"/>
    <w:rsid w:val="00641166"/>
    <w:rsid w:val="00641180"/>
    <w:rsid w:val="00641A34"/>
    <w:rsid w:val="00642657"/>
    <w:rsid w:val="006428C1"/>
    <w:rsid w:val="006429B0"/>
    <w:rsid w:val="006431E4"/>
    <w:rsid w:val="00643780"/>
    <w:rsid w:val="00644FEE"/>
    <w:rsid w:val="00645274"/>
    <w:rsid w:val="006454DD"/>
    <w:rsid w:val="00645967"/>
    <w:rsid w:val="00646E36"/>
    <w:rsid w:val="006476EF"/>
    <w:rsid w:val="00647EE3"/>
    <w:rsid w:val="00650304"/>
    <w:rsid w:val="00650A80"/>
    <w:rsid w:val="00650AEA"/>
    <w:rsid w:val="0065111C"/>
    <w:rsid w:val="00652039"/>
    <w:rsid w:val="00652AB5"/>
    <w:rsid w:val="0065384C"/>
    <w:rsid w:val="006542E4"/>
    <w:rsid w:val="00655808"/>
    <w:rsid w:val="00656A8C"/>
    <w:rsid w:val="00657150"/>
    <w:rsid w:val="00660198"/>
    <w:rsid w:val="006607CD"/>
    <w:rsid w:val="00661D1E"/>
    <w:rsid w:val="00661D4D"/>
    <w:rsid w:val="0066265A"/>
    <w:rsid w:val="00663834"/>
    <w:rsid w:val="00663935"/>
    <w:rsid w:val="00663A14"/>
    <w:rsid w:val="00663EC5"/>
    <w:rsid w:val="00665DF2"/>
    <w:rsid w:val="006666B3"/>
    <w:rsid w:val="0066707C"/>
    <w:rsid w:val="0066763A"/>
    <w:rsid w:val="006677ED"/>
    <w:rsid w:val="00667A53"/>
    <w:rsid w:val="0067079B"/>
    <w:rsid w:val="00670A3D"/>
    <w:rsid w:val="00671E66"/>
    <w:rsid w:val="00672402"/>
    <w:rsid w:val="00673C51"/>
    <w:rsid w:val="00673C8A"/>
    <w:rsid w:val="0067562D"/>
    <w:rsid w:val="00675C2B"/>
    <w:rsid w:val="00675D2B"/>
    <w:rsid w:val="00677E9B"/>
    <w:rsid w:val="00681AA0"/>
    <w:rsid w:val="00683320"/>
    <w:rsid w:val="006843D5"/>
    <w:rsid w:val="00685EBD"/>
    <w:rsid w:val="00685ED3"/>
    <w:rsid w:val="00686D33"/>
    <w:rsid w:val="00687567"/>
    <w:rsid w:val="00687C6C"/>
    <w:rsid w:val="00687EEA"/>
    <w:rsid w:val="00692CD1"/>
    <w:rsid w:val="00692E97"/>
    <w:rsid w:val="00694F63"/>
    <w:rsid w:val="00695798"/>
    <w:rsid w:val="006957FE"/>
    <w:rsid w:val="00695C39"/>
    <w:rsid w:val="00697BD4"/>
    <w:rsid w:val="006A00DA"/>
    <w:rsid w:val="006A0199"/>
    <w:rsid w:val="006A0A95"/>
    <w:rsid w:val="006A0C45"/>
    <w:rsid w:val="006A189D"/>
    <w:rsid w:val="006A1CBE"/>
    <w:rsid w:val="006A1EE1"/>
    <w:rsid w:val="006A24FF"/>
    <w:rsid w:val="006A2CF7"/>
    <w:rsid w:val="006A4868"/>
    <w:rsid w:val="006A4D50"/>
    <w:rsid w:val="006A5E87"/>
    <w:rsid w:val="006B0A6A"/>
    <w:rsid w:val="006B0E63"/>
    <w:rsid w:val="006B0EDB"/>
    <w:rsid w:val="006B310C"/>
    <w:rsid w:val="006B3BD2"/>
    <w:rsid w:val="006B3D89"/>
    <w:rsid w:val="006B4011"/>
    <w:rsid w:val="006B48C6"/>
    <w:rsid w:val="006B7A76"/>
    <w:rsid w:val="006B7AF0"/>
    <w:rsid w:val="006C0332"/>
    <w:rsid w:val="006C0916"/>
    <w:rsid w:val="006C0B72"/>
    <w:rsid w:val="006C0D15"/>
    <w:rsid w:val="006C1D5F"/>
    <w:rsid w:val="006C3136"/>
    <w:rsid w:val="006C3184"/>
    <w:rsid w:val="006C39E2"/>
    <w:rsid w:val="006C3A99"/>
    <w:rsid w:val="006C3BA8"/>
    <w:rsid w:val="006C6194"/>
    <w:rsid w:val="006C6891"/>
    <w:rsid w:val="006C7094"/>
    <w:rsid w:val="006C7F1F"/>
    <w:rsid w:val="006D0ADC"/>
    <w:rsid w:val="006D110D"/>
    <w:rsid w:val="006D12F1"/>
    <w:rsid w:val="006D15A6"/>
    <w:rsid w:val="006D22DF"/>
    <w:rsid w:val="006D3340"/>
    <w:rsid w:val="006D3544"/>
    <w:rsid w:val="006D3577"/>
    <w:rsid w:val="006D39C9"/>
    <w:rsid w:val="006D3C14"/>
    <w:rsid w:val="006D3CC1"/>
    <w:rsid w:val="006D4642"/>
    <w:rsid w:val="006D4F2C"/>
    <w:rsid w:val="006D516C"/>
    <w:rsid w:val="006D5530"/>
    <w:rsid w:val="006D6C71"/>
    <w:rsid w:val="006D7A14"/>
    <w:rsid w:val="006E0439"/>
    <w:rsid w:val="006E0534"/>
    <w:rsid w:val="006E0ED8"/>
    <w:rsid w:val="006E14E5"/>
    <w:rsid w:val="006E1894"/>
    <w:rsid w:val="006E1D94"/>
    <w:rsid w:val="006E2C57"/>
    <w:rsid w:val="006E2EEA"/>
    <w:rsid w:val="006E2F47"/>
    <w:rsid w:val="006E4374"/>
    <w:rsid w:val="006E49A6"/>
    <w:rsid w:val="006E5380"/>
    <w:rsid w:val="006E552A"/>
    <w:rsid w:val="006E599C"/>
    <w:rsid w:val="006E73DF"/>
    <w:rsid w:val="006E750D"/>
    <w:rsid w:val="006E7687"/>
    <w:rsid w:val="006E79F9"/>
    <w:rsid w:val="006E7CB3"/>
    <w:rsid w:val="006E7F4D"/>
    <w:rsid w:val="006F0D19"/>
    <w:rsid w:val="006F128D"/>
    <w:rsid w:val="006F1580"/>
    <w:rsid w:val="006F1CE3"/>
    <w:rsid w:val="006F1E50"/>
    <w:rsid w:val="006F2721"/>
    <w:rsid w:val="006F3749"/>
    <w:rsid w:val="006F4470"/>
    <w:rsid w:val="006F552D"/>
    <w:rsid w:val="006F56BD"/>
    <w:rsid w:val="006F61F2"/>
    <w:rsid w:val="006F649B"/>
    <w:rsid w:val="006F6968"/>
    <w:rsid w:val="006F6D95"/>
    <w:rsid w:val="007001E6"/>
    <w:rsid w:val="00700B2C"/>
    <w:rsid w:val="00701D82"/>
    <w:rsid w:val="00701F6E"/>
    <w:rsid w:val="00703ACB"/>
    <w:rsid w:val="00704467"/>
    <w:rsid w:val="00704D46"/>
    <w:rsid w:val="007052D1"/>
    <w:rsid w:val="00705655"/>
    <w:rsid w:val="00705B4E"/>
    <w:rsid w:val="00705DB7"/>
    <w:rsid w:val="00706CD7"/>
    <w:rsid w:val="00707B83"/>
    <w:rsid w:val="00710531"/>
    <w:rsid w:val="007106A2"/>
    <w:rsid w:val="00710958"/>
    <w:rsid w:val="00711873"/>
    <w:rsid w:val="00711AEF"/>
    <w:rsid w:val="007125F6"/>
    <w:rsid w:val="007127D3"/>
    <w:rsid w:val="00712EBF"/>
    <w:rsid w:val="007130C9"/>
    <w:rsid w:val="007131E4"/>
    <w:rsid w:val="00713D80"/>
    <w:rsid w:val="00714638"/>
    <w:rsid w:val="00714874"/>
    <w:rsid w:val="00714F68"/>
    <w:rsid w:val="00715E4C"/>
    <w:rsid w:val="00716518"/>
    <w:rsid w:val="00716BE1"/>
    <w:rsid w:val="007172C9"/>
    <w:rsid w:val="007173EE"/>
    <w:rsid w:val="00717EC0"/>
    <w:rsid w:val="00720093"/>
    <w:rsid w:val="00720470"/>
    <w:rsid w:val="007211B7"/>
    <w:rsid w:val="007211F1"/>
    <w:rsid w:val="00721451"/>
    <w:rsid w:val="00721F0F"/>
    <w:rsid w:val="007232E7"/>
    <w:rsid w:val="007235EF"/>
    <w:rsid w:val="00723F04"/>
    <w:rsid w:val="007246E3"/>
    <w:rsid w:val="00725B10"/>
    <w:rsid w:val="00725CCE"/>
    <w:rsid w:val="00726936"/>
    <w:rsid w:val="00726CE8"/>
    <w:rsid w:val="007275B6"/>
    <w:rsid w:val="007277C9"/>
    <w:rsid w:val="00730EFB"/>
    <w:rsid w:val="007318A1"/>
    <w:rsid w:val="00731C65"/>
    <w:rsid w:val="00731F96"/>
    <w:rsid w:val="00732A4E"/>
    <w:rsid w:val="007356BB"/>
    <w:rsid w:val="00736781"/>
    <w:rsid w:val="00736C08"/>
    <w:rsid w:val="00736FB1"/>
    <w:rsid w:val="007378CF"/>
    <w:rsid w:val="00737E9D"/>
    <w:rsid w:val="00740163"/>
    <w:rsid w:val="0074035A"/>
    <w:rsid w:val="0074072B"/>
    <w:rsid w:val="00741005"/>
    <w:rsid w:val="0074141A"/>
    <w:rsid w:val="00741429"/>
    <w:rsid w:val="0074203A"/>
    <w:rsid w:val="007421D6"/>
    <w:rsid w:val="0074236A"/>
    <w:rsid w:val="00742A42"/>
    <w:rsid w:val="00742B1B"/>
    <w:rsid w:val="00743341"/>
    <w:rsid w:val="0074338B"/>
    <w:rsid w:val="00743580"/>
    <w:rsid w:val="007436D5"/>
    <w:rsid w:val="00743ADA"/>
    <w:rsid w:val="0074452A"/>
    <w:rsid w:val="00744C7A"/>
    <w:rsid w:val="00744D03"/>
    <w:rsid w:val="0074531F"/>
    <w:rsid w:val="0074585F"/>
    <w:rsid w:val="007465A9"/>
    <w:rsid w:val="00746FDA"/>
    <w:rsid w:val="007473C8"/>
    <w:rsid w:val="0075120C"/>
    <w:rsid w:val="0075322A"/>
    <w:rsid w:val="00754E14"/>
    <w:rsid w:val="00757483"/>
    <w:rsid w:val="007576B4"/>
    <w:rsid w:val="00757BCD"/>
    <w:rsid w:val="00760AA7"/>
    <w:rsid w:val="00760CAA"/>
    <w:rsid w:val="007615F0"/>
    <w:rsid w:val="007617A4"/>
    <w:rsid w:val="00763847"/>
    <w:rsid w:val="00764186"/>
    <w:rsid w:val="007642ED"/>
    <w:rsid w:val="00764410"/>
    <w:rsid w:val="0076521F"/>
    <w:rsid w:val="00766746"/>
    <w:rsid w:val="00766B12"/>
    <w:rsid w:val="00766CF2"/>
    <w:rsid w:val="00767283"/>
    <w:rsid w:val="00767A11"/>
    <w:rsid w:val="00770E52"/>
    <w:rsid w:val="00771EA5"/>
    <w:rsid w:val="007724A3"/>
    <w:rsid w:val="00772EA0"/>
    <w:rsid w:val="00773358"/>
    <w:rsid w:val="00773B7D"/>
    <w:rsid w:val="00773C24"/>
    <w:rsid w:val="00773F58"/>
    <w:rsid w:val="00774B36"/>
    <w:rsid w:val="0077689F"/>
    <w:rsid w:val="00777C53"/>
    <w:rsid w:val="0078035F"/>
    <w:rsid w:val="007815A0"/>
    <w:rsid w:val="00781797"/>
    <w:rsid w:val="00781971"/>
    <w:rsid w:val="00782B4C"/>
    <w:rsid w:val="00782FFE"/>
    <w:rsid w:val="0078387E"/>
    <w:rsid w:val="00783A9E"/>
    <w:rsid w:val="00785603"/>
    <w:rsid w:val="007865EE"/>
    <w:rsid w:val="007866EC"/>
    <w:rsid w:val="00786AB7"/>
    <w:rsid w:val="00787D96"/>
    <w:rsid w:val="00787E60"/>
    <w:rsid w:val="007919FE"/>
    <w:rsid w:val="0079292E"/>
    <w:rsid w:val="00792F3F"/>
    <w:rsid w:val="0079335F"/>
    <w:rsid w:val="0079377D"/>
    <w:rsid w:val="007939BE"/>
    <w:rsid w:val="007939DB"/>
    <w:rsid w:val="00794322"/>
    <w:rsid w:val="007950EB"/>
    <w:rsid w:val="00795380"/>
    <w:rsid w:val="00795F17"/>
    <w:rsid w:val="00796CB7"/>
    <w:rsid w:val="0079753F"/>
    <w:rsid w:val="007A0324"/>
    <w:rsid w:val="007A0632"/>
    <w:rsid w:val="007A111E"/>
    <w:rsid w:val="007A1687"/>
    <w:rsid w:val="007A194E"/>
    <w:rsid w:val="007A4518"/>
    <w:rsid w:val="007A56B2"/>
    <w:rsid w:val="007A5753"/>
    <w:rsid w:val="007A604F"/>
    <w:rsid w:val="007A6100"/>
    <w:rsid w:val="007A61B2"/>
    <w:rsid w:val="007B0407"/>
    <w:rsid w:val="007B0607"/>
    <w:rsid w:val="007B0F93"/>
    <w:rsid w:val="007B1643"/>
    <w:rsid w:val="007B1688"/>
    <w:rsid w:val="007B1776"/>
    <w:rsid w:val="007B1A3F"/>
    <w:rsid w:val="007B1EE6"/>
    <w:rsid w:val="007B20E8"/>
    <w:rsid w:val="007B2BEB"/>
    <w:rsid w:val="007B345D"/>
    <w:rsid w:val="007B3755"/>
    <w:rsid w:val="007B39C5"/>
    <w:rsid w:val="007B3C47"/>
    <w:rsid w:val="007B3EA3"/>
    <w:rsid w:val="007B442E"/>
    <w:rsid w:val="007B46FC"/>
    <w:rsid w:val="007B4713"/>
    <w:rsid w:val="007B5096"/>
    <w:rsid w:val="007B5107"/>
    <w:rsid w:val="007B5A8E"/>
    <w:rsid w:val="007B6AE9"/>
    <w:rsid w:val="007B76AB"/>
    <w:rsid w:val="007B79C1"/>
    <w:rsid w:val="007B7B5F"/>
    <w:rsid w:val="007B7BE9"/>
    <w:rsid w:val="007B7CDF"/>
    <w:rsid w:val="007B7D83"/>
    <w:rsid w:val="007C0651"/>
    <w:rsid w:val="007C0ADC"/>
    <w:rsid w:val="007C1305"/>
    <w:rsid w:val="007C1D32"/>
    <w:rsid w:val="007C2213"/>
    <w:rsid w:val="007C2EA0"/>
    <w:rsid w:val="007C33A9"/>
    <w:rsid w:val="007C33B7"/>
    <w:rsid w:val="007C4099"/>
    <w:rsid w:val="007C660E"/>
    <w:rsid w:val="007C6A6B"/>
    <w:rsid w:val="007C6E07"/>
    <w:rsid w:val="007C7803"/>
    <w:rsid w:val="007D03E7"/>
    <w:rsid w:val="007D07D2"/>
    <w:rsid w:val="007D1237"/>
    <w:rsid w:val="007D124C"/>
    <w:rsid w:val="007D1C3B"/>
    <w:rsid w:val="007D2095"/>
    <w:rsid w:val="007D24F4"/>
    <w:rsid w:val="007D2559"/>
    <w:rsid w:val="007D3504"/>
    <w:rsid w:val="007D4169"/>
    <w:rsid w:val="007D456A"/>
    <w:rsid w:val="007D4867"/>
    <w:rsid w:val="007D4A47"/>
    <w:rsid w:val="007D6706"/>
    <w:rsid w:val="007D6AE3"/>
    <w:rsid w:val="007D6DE4"/>
    <w:rsid w:val="007D7790"/>
    <w:rsid w:val="007D7F54"/>
    <w:rsid w:val="007E0990"/>
    <w:rsid w:val="007E0B20"/>
    <w:rsid w:val="007E3A57"/>
    <w:rsid w:val="007E43BB"/>
    <w:rsid w:val="007E5042"/>
    <w:rsid w:val="007E5A11"/>
    <w:rsid w:val="007E5E9C"/>
    <w:rsid w:val="007E5F81"/>
    <w:rsid w:val="007E7993"/>
    <w:rsid w:val="007F0212"/>
    <w:rsid w:val="007F022D"/>
    <w:rsid w:val="007F04DA"/>
    <w:rsid w:val="007F13C2"/>
    <w:rsid w:val="007F30D4"/>
    <w:rsid w:val="007F4FFE"/>
    <w:rsid w:val="007F51FE"/>
    <w:rsid w:val="007F5231"/>
    <w:rsid w:val="007F5AD9"/>
    <w:rsid w:val="007F5BCA"/>
    <w:rsid w:val="007F6DE5"/>
    <w:rsid w:val="007F7121"/>
    <w:rsid w:val="007F71FF"/>
    <w:rsid w:val="007F720A"/>
    <w:rsid w:val="008009CD"/>
    <w:rsid w:val="00800AAC"/>
    <w:rsid w:val="008013DB"/>
    <w:rsid w:val="0080169E"/>
    <w:rsid w:val="00801734"/>
    <w:rsid w:val="008017CD"/>
    <w:rsid w:val="008019E0"/>
    <w:rsid w:val="008028D2"/>
    <w:rsid w:val="00803534"/>
    <w:rsid w:val="00803621"/>
    <w:rsid w:val="008040FE"/>
    <w:rsid w:val="008051F4"/>
    <w:rsid w:val="008059B4"/>
    <w:rsid w:val="00805C0F"/>
    <w:rsid w:val="00805D3C"/>
    <w:rsid w:val="008062C9"/>
    <w:rsid w:val="00806E6B"/>
    <w:rsid w:val="008075A9"/>
    <w:rsid w:val="00810D40"/>
    <w:rsid w:val="00811D42"/>
    <w:rsid w:val="00811FDD"/>
    <w:rsid w:val="0081220C"/>
    <w:rsid w:val="008134D4"/>
    <w:rsid w:val="00814169"/>
    <w:rsid w:val="00814485"/>
    <w:rsid w:val="008145FD"/>
    <w:rsid w:val="0081485A"/>
    <w:rsid w:val="0081499C"/>
    <w:rsid w:val="00814D94"/>
    <w:rsid w:val="0081561F"/>
    <w:rsid w:val="008160D7"/>
    <w:rsid w:val="00816885"/>
    <w:rsid w:val="00816B0D"/>
    <w:rsid w:val="00816DB8"/>
    <w:rsid w:val="00816DFE"/>
    <w:rsid w:val="00816F08"/>
    <w:rsid w:val="00817386"/>
    <w:rsid w:val="00820A45"/>
    <w:rsid w:val="0082131F"/>
    <w:rsid w:val="00821570"/>
    <w:rsid w:val="00822E27"/>
    <w:rsid w:val="008238D4"/>
    <w:rsid w:val="0082419C"/>
    <w:rsid w:val="00825E8A"/>
    <w:rsid w:val="0082694C"/>
    <w:rsid w:val="00826ACC"/>
    <w:rsid w:val="00827906"/>
    <w:rsid w:val="00827D2E"/>
    <w:rsid w:val="00827EA0"/>
    <w:rsid w:val="00830182"/>
    <w:rsid w:val="00831EA8"/>
    <w:rsid w:val="00832612"/>
    <w:rsid w:val="008331CE"/>
    <w:rsid w:val="00833495"/>
    <w:rsid w:val="008340F5"/>
    <w:rsid w:val="0083471B"/>
    <w:rsid w:val="00835223"/>
    <w:rsid w:val="00835636"/>
    <w:rsid w:val="00836CB3"/>
    <w:rsid w:val="00836FC9"/>
    <w:rsid w:val="008404BA"/>
    <w:rsid w:val="00841291"/>
    <w:rsid w:val="008414E7"/>
    <w:rsid w:val="00841B97"/>
    <w:rsid w:val="0084264E"/>
    <w:rsid w:val="00842AC9"/>
    <w:rsid w:val="00842E6D"/>
    <w:rsid w:val="008430D4"/>
    <w:rsid w:val="008455EA"/>
    <w:rsid w:val="008457E6"/>
    <w:rsid w:val="008467A0"/>
    <w:rsid w:val="008467D3"/>
    <w:rsid w:val="00846D00"/>
    <w:rsid w:val="00846D57"/>
    <w:rsid w:val="008479F1"/>
    <w:rsid w:val="00847FE9"/>
    <w:rsid w:val="00851912"/>
    <w:rsid w:val="0085197C"/>
    <w:rsid w:val="00851CAA"/>
    <w:rsid w:val="008526F1"/>
    <w:rsid w:val="00852962"/>
    <w:rsid w:val="00852A8F"/>
    <w:rsid w:val="008531C0"/>
    <w:rsid w:val="00853C7F"/>
    <w:rsid w:val="0085488A"/>
    <w:rsid w:val="008548DC"/>
    <w:rsid w:val="00854D35"/>
    <w:rsid w:val="00855E80"/>
    <w:rsid w:val="008561F7"/>
    <w:rsid w:val="00856509"/>
    <w:rsid w:val="00857A14"/>
    <w:rsid w:val="00860842"/>
    <w:rsid w:val="00861AAD"/>
    <w:rsid w:val="00861FBA"/>
    <w:rsid w:val="00862BC5"/>
    <w:rsid w:val="0086361A"/>
    <w:rsid w:val="008645B2"/>
    <w:rsid w:val="00864696"/>
    <w:rsid w:val="0086493C"/>
    <w:rsid w:val="00864E7F"/>
    <w:rsid w:val="008655CA"/>
    <w:rsid w:val="00865FEE"/>
    <w:rsid w:val="00866E2E"/>
    <w:rsid w:val="00866F9E"/>
    <w:rsid w:val="008674FD"/>
    <w:rsid w:val="00867631"/>
    <w:rsid w:val="00867A2B"/>
    <w:rsid w:val="00867ACC"/>
    <w:rsid w:val="0087080B"/>
    <w:rsid w:val="00870B30"/>
    <w:rsid w:val="008710EB"/>
    <w:rsid w:val="00871175"/>
    <w:rsid w:val="00871301"/>
    <w:rsid w:val="0087189E"/>
    <w:rsid w:val="0087229D"/>
    <w:rsid w:val="0087252C"/>
    <w:rsid w:val="00872EB0"/>
    <w:rsid w:val="0087370E"/>
    <w:rsid w:val="00874366"/>
    <w:rsid w:val="0087453C"/>
    <w:rsid w:val="0087497C"/>
    <w:rsid w:val="0087507F"/>
    <w:rsid w:val="008755F8"/>
    <w:rsid w:val="00876664"/>
    <w:rsid w:val="008803E2"/>
    <w:rsid w:val="0088096C"/>
    <w:rsid w:val="00880E2F"/>
    <w:rsid w:val="00882063"/>
    <w:rsid w:val="00882585"/>
    <w:rsid w:val="00882D7F"/>
    <w:rsid w:val="00882E1E"/>
    <w:rsid w:val="0088323F"/>
    <w:rsid w:val="00883635"/>
    <w:rsid w:val="0088514F"/>
    <w:rsid w:val="0088626E"/>
    <w:rsid w:val="0088687C"/>
    <w:rsid w:val="00886A79"/>
    <w:rsid w:val="008873B3"/>
    <w:rsid w:val="00887E3A"/>
    <w:rsid w:val="00890091"/>
    <w:rsid w:val="00890CE0"/>
    <w:rsid w:val="008912AC"/>
    <w:rsid w:val="008930F0"/>
    <w:rsid w:val="008932E3"/>
    <w:rsid w:val="00893361"/>
    <w:rsid w:val="008953CC"/>
    <w:rsid w:val="008955FE"/>
    <w:rsid w:val="00895FA7"/>
    <w:rsid w:val="0089652B"/>
    <w:rsid w:val="008A0883"/>
    <w:rsid w:val="008A11FE"/>
    <w:rsid w:val="008A181B"/>
    <w:rsid w:val="008A1FC1"/>
    <w:rsid w:val="008A26DF"/>
    <w:rsid w:val="008A26E3"/>
    <w:rsid w:val="008A28E3"/>
    <w:rsid w:val="008A2A52"/>
    <w:rsid w:val="008A2B84"/>
    <w:rsid w:val="008A3897"/>
    <w:rsid w:val="008A5169"/>
    <w:rsid w:val="008A5A3C"/>
    <w:rsid w:val="008A5EF5"/>
    <w:rsid w:val="008A6012"/>
    <w:rsid w:val="008A6BA9"/>
    <w:rsid w:val="008A6C21"/>
    <w:rsid w:val="008A7606"/>
    <w:rsid w:val="008B0BE8"/>
    <w:rsid w:val="008B13BA"/>
    <w:rsid w:val="008B2032"/>
    <w:rsid w:val="008B2291"/>
    <w:rsid w:val="008B27DE"/>
    <w:rsid w:val="008B4653"/>
    <w:rsid w:val="008B518C"/>
    <w:rsid w:val="008B5E25"/>
    <w:rsid w:val="008B67A6"/>
    <w:rsid w:val="008B691F"/>
    <w:rsid w:val="008B6C84"/>
    <w:rsid w:val="008B78D4"/>
    <w:rsid w:val="008B7AF7"/>
    <w:rsid w:val="008C008B"/>
    <w:rsid w:val="008C16AE"/>
    <w:rsid w:val="008C2045"/>
    <w:rsid w:val="008C28A1"/>
    <w:rsid w:val="008C29AF"/>
    <w:rsid w:val="008C2B44"/>
    <w:rsid w:val="008C2E94"/>
    <w:rsid w:val="008C2EFB"/>
    <w:rsid w:val="008C2F79"/>
    <w:rsid w:val="008C313D"/>
    <w:rsid w:val="008C342C"/>
    <w:rsid w:val="008C3EFF"/>
    <w:rsid w:val="008C3F7D"/>
    <w:rsid w:val="008C4114"/>
    <w:rsid w:val="008C50BA"/>
    <w:rsid w:val="008C5BFF"/>
    <w:rsid w:val="008C61E7"/>
    <w:rsid w:val="008C639D"/>
    <w:rsid w:val="008C6733"/>
    <w:rsid w:val="008C6BFF"/>
    <w:rsid w:val="008C7363"/>
    <w:rsid w:val="008D0E16"/>
    <w:rsid w:val="008D1BB1"/>
    <w:rsid w:val="008D2265"/>
    <w:rsid w:val="008D2CB3"/>
    <w:rsid w:val="008D3A83"/>
    <w:rsid w:val="008D3E1E"/>
    <w:rsid w:val="008D4C8E"/>
    <w:rsid w:val="008D4CB2"/>
    <w:rsid w:val="008D517F"/>
    <w:rsid w:val="008D5D36"/>
    <w:rsid w:val="008D5EB1"/>
    <w:rsid w:val="008D6976"/>
    <w:rsid w:val="008D69BD"/>
    <w:rsid w:val="008D69F6"/>
    <w:rsid w:val="008D6DC2"/>
    <w:rsid w:val="008D78DB"/>
    <w:rsid w:val="008D7F13"/>
    <w:rsid w:val="008E083A"/>
    <w:rsid w:val="008E1709"/>
    <w:rsid w:val="008E1AFC"/>
    <w:rsid w:val="008E1D8E"/>
    <w:rsid w:val="008E20E1"/>
    <w:rsid w:val="008E32C4"/>
    <w:rsid w:val="008E33E8"/>
    <w:rsid w:val="008E35AF"/>
    <w:rsid w:val="008E3924"/>
    <w:rsid w:val="008E3925"/>
    <w:rsid w:val="008E3F6B"/>
    <w:rsid w:val="008E467B"/>
    <w:rsid w:val="008E5EB5"/>
    <w:rsid w:val="008E636C"/>
    <w:rsid w:val="008E65BE"/>
    <w:rsid w:val="008E675F"/>
    <w:rsid w:val="008E6B4F"/>
    <w:rsid w:val="008E77BB"/>
    <w:rsid w:val="008F0E7F"/>
    <w:rsid w:val="008F17C4"/>
    <w:rsid w:val="008F1EDC"/>
    <w:rsid w:val="008F28CD"/>
    <w:rsid w:val="008F31F7"/>
    <w:rsid w:val="008F32E2"/>
    <w:rsid w:val="008F3916"/>
    <w:rsid w:val="008F3B71"/>
    <w:rsid w:val="008F44E6"/>
    <w:rsid w:val="008F4A7C"/>
    <w:rsid w:val="008F4C51"/>
    <w:rsid w:val="008F4DFC"/>
    <w:rsid w:val="008F57E1"/>
    <w:rsid w:val="008F630C"/>
    <w:rsid w:val="009015F7"/>
    <w:rsid w:val="00901A7C"/>
    <w:rsid w:val="00902F99"/>
    <w:rsid w:val="00903126"/>
    <w:rsid w:val="00903883"/>
    <w:rsid w:val="00903D05"/>
    <w:rsid w:val="00903E65"/>
    <w:rsid w:val="0090417A"/>
    <w:rsid w:val="00904A92"/>
    <w:rsid w:val="00904E6C"/>
    <w:rsid w:val="009051E1"/>
    <w:rsid w:val="00905512"/>
    <w:rsid w:val="00905A42"/>
    <w:rsid w:val="00905DBF"/>
    <w:rsid w:val="009061A3"/>
    <w:rsid w:val="00907BAE"/>
    <w:rsid w:val="00907CD9"/>
    <w:rsid w:val="00907CFB"/>
    <w:rsid w:val="00911666"/>
    <w:rsid w:val="00911731"/>
    <w:rsid w:val="00911DC5"/>
    <w:rsid w:val="00912242"/>
    <w:rsid w:val="00912465"/>
    <w:rsid w:val="00912572"/>
    <w:rsid w:val="009134ED"/>
    <w:rsid w:val="009140EE"/>
    <w:rsid w:val="009148FD"/>
    <w:rsid w:val="00914992"/>
    <w:rsid w:val="00915C15"/>
    <w:rsid w:val="00917470"/>
    <w:rsid w:val="00920CB2"/>
    <w:rsid w:val="0092119D"/>
    <w:rsid w:val="00921B23"/>
    <w:rsid w:val="00921B82"/>
    <w:rsid w:val="0092256F"/>
    <w:rsid w:val="009225B4"/>
    <w:rsid w:val="00923126"/>
    <w:rsid w:val="009239DE"/>
    <w:rsid w:val="00924149"/>
    <w:rsid w:val="009250BE"/>
    <w:rsid w:val="00925313"/>
    <w:rsid w:val="0092596F"/>
    <w:rsid w:val="00925AA7"/>
    <w:rsid w:val="00925D51"/>
    <w:rsid w:val="00926065"/>
    <w:rsid w:val="00926548"/>
    <w:rsid w:val="00927997"/>
    <w:rsid w:val="00927EED"/>
    <w:rsid w:val="00927FC7"/>
    <w:rsid w:val="00930250"/>
    <w:rsid w:val="00932B83"/>
    <w:rsid w:val="0093378D"/>
    <w:rsid w:val="00933FE7"/>
    <w:rsid w:val="0093444D"/>
    <w:rsid w:val="0093636F"/>
    <w:rsid w:val="00936485"/>
    <w:rsid w:val="009366DD"/>
    <w:rsid w:val="00936753"/>
    <w:rsid w:val="00936819"/>
    <w:rsid w:val="009372E5"/>
    <w:rsid w:val="00937BF1"/>
    <w:rsid w:val="00937DBA"/>
    <w:rsid w:val="00940080"/>
    <w:rsid w:val="009402C2"/>
    <w:rsid w:val="009402DD"/>
    <w:rsid w:val="00940DF2"/>
    <w:rsid w:val="009412B5"/>
    <w:rsid w:val="009419A9"/>
    <w:rsid w:val="00941C4F"/>
    <w:rsid w:val="00942205"/>
    <w:rsid w:val="0094323F"/>
    <w:rsid w:val="00943D77"/>
    <w:rsid w:val="00944C3D"/>
    <w:rsid w:val="009460C3"/>
    <w:rsid w:val="0094731B"/>
    <w:rsid w:val="00947466"/>
    <w:rsid w:val="00951213"/>
    <w:rsid w:val="0095141C"/>
    <w:rsid w:val="00951A85"/>
    <w:rsid w:val="00951BDA"/>
    <w:rsid w:val="009527A6"/>
    <w:rsid w:val="00952DC3"/>
    <w:rsid w:val="00952FDF"/>
    <w:rsid w:val="009531CA"/>
    <w:rsid w:val="009534A9"/>
    <w:rsid w:val="00953B54"/>
    <w:rsid w:val="00954E99"/>
    <w:rsid w:val="0095541C"/>
    <w:rsid w:val="0095585A"/>
    <w:rsid w:val="00955B21"/>
    <w:rsid w:val="00955C99"/>
    <w:rsid w:val="009567DC"/>
    <w:rsid w:val="00957023"/>
    <w:rsid w:val="00957D3E"/>
    <w:rsid w:val="00960183"/>
    <w:rsid w:val="00960AB7"/>
    <w:rsid w:val="009615BF"/>
    <w:rsid w:val="00961A71"/>
    <w:rsid w:val="00961A7F"/>
    <w:rsid w:val="009620B6"/>
    <w:rsid w:val="009620D5"/>
    <w:rsid w:val="0096274E"/>
    <w:rsid w:val="00963CBD"/>
    <w:rsid w:val="0096553E"/>
    <w:rsid w:val="00965792"/>
    <w:rsid w:val="00966579"/>
    <w:rsid w:val="00966663"/>
    <w:rsid w:val="009667C8"/>
    <w:rsid w:val="00966D89"/>
    <w:rsid w:val="0096771D"/>
    <w:rsid w:val="009679A1"/>
    <w:rsid w:val="00967BC9"/>
    <w:rsid w:val="00967F10"/>
    <w:rsid w:val="009714D0"/>
    <w:rsid w:val="0097247E"/>
    <w:rsid w:val="00973CE4"/>
    <w:rsid w:val="00973E1B"/>
    <w:rsid w:val="00974551"/>
    <w:rsid w:val="009747D0"/>
    <w:rsid w:val="009747F9"/>
    <w:rsid w:val="00974A49"/>
    <w:rsid w:val="009752FC"/>
    <w:rsid w:val="009765E3"/>
    <w:rsid w:val="009802FC"/>
    <w:rsid w:val="009809D2"/>
    <w:rsid w:val="00980C64"/>
    <w:rsid w:val="009814EA"/>
    <w:rsid w:val="00981F67"/>
    <w:rsid w:val="0098244A"/>
    <w:rsid w:val="00982B5A"/>
    <w:rsid w:val="009839D9"/>
    <w:rsid w:val="00983DE3"/>
    <w:rsid w:val="00984626"/>
    <w:rsid w:val="00984675"/>
    <w:rsid w:val="009856AB"/>
    <w:rsid w:val="00986C92"/>
    <w:rsid w:val="00986F34"/>
    <w:rsid w:val="0098712B"/>
    <w:rsid w:val="009871D8"/>
    <w:rsid w:val="00987629"/>
    <w:rsid w:val="00991199"/>
    <w:rsid w:val="00991223"/>
    <w:rsid w:val="00991385"/>
    <w:rsid w:val="00991C0E"/>
    <w:rsid w:val="00991CB2"/>
    <w:rsid w:val="00992264"/>
    <w:rsid w:val="00992B27"/>
    <w:rsid w:val="00993037"/>
    <w:rsid w:val="00994AE1"/>
    <w:rsid w:val="009952D2"/>
    <w:rsid w:val="00996A3E"/>
    <w:rsid w:val="009A0034"/>
    <w:rsid w:val="009A0073"/>
    <w:rsid w:val="009A02B6"/>
    <w:rsid w:val="009A0609"/>
    <w:rsid w:val="009A0C29"/>
    <w:rsid w:val="009A1012"/>
    <w:rsid w:val="009A1E29"/>
    <w:rsid w:val="009A23FA"/>
    <w:rsid w:val="009A326F"/>
    <w:rsid w:val="009A3F99"/>
    <w:rsid w:val="009A4653"/>
    <w:rsid w:val="009A4907"/>
    <w:rsid w:val="009A631A"/>
    <w:rsid w:val="009A72AE"/>
    <w:rsid w:val="009A7759"/>
    <w:rsid w:val="009A7B37"/>
    <w:rsid w:val="009A7B47"/>
    <w:rsid w:val="009A7FD1"/>
    <w:rsid w:val="009B0100"/>
    <w:rsid w:val="009B0DB2"/>
    <w:rsid w:val="009B2118"/>
    <w:rsid w:val="009B3F11"/>
    <w:rsid w:val="009B4309"/>
    <w:rsid w:val="009B44CE"/>
    <w:rsid w:val="009B4A97"/>
    <w:rsid w:val="009B5964"/>
    <w:rsid w:val="009B622B"/>
    <w:rsid w:val="009B701C"/>
    <w:rsid w:val="009B75C7"/>
    <w:rsid w:val="009B7671"/>
    <w:rsid w:val="009C0FA4"/>
    <w:rsid w:val="009C20F8"/>
    <w:rsid w:val="009C2246"/>
    <w:rsid w:val="009C22D3"/>
    <w:rsid w:val="009C327E"/>
    <w:rsid w:val="009C3FC5"/>
    <w:rsid w:val="009C4520"/>
    <w:rsid w:val="009C56EC"/>
    <w:rsid w:val="009C6808"/>
    <w:rsid w:val="009C6D40"/>
    <w:rsid w:val="009C6DA0"/>
    <w:rsid w:val="009D0330"/>
    <w:rsid w:val="009D059D"/>
    <w:rsid w:val="009D070E"/>
    <w:rsid w:val="009D203B"/>
    <w:rsid w:val="009D21DE"/>
    <w:rsid w:val="009D2C96"/>
    <w:rsid w:val="009D3595"/>
    <w:rsid w:val="009D4759"/>
    <w:rsid w:val="009D4EB9"/>
    <w:rsid w:val="009D5B03"/>
    <w:rsid w:val="009D5BCC"/>
    <w:rsid w:val="009D6CC8"/>
    <w:rsid w:val="009D70BE"/>
    <w:rsid w:val="009D75E9"/>
    <w:rsid w:val="009D779E"/>
    <w:rsid w:val="009D77FD"/>
    <w:rsid w:val="009E0134"/>
    <w:rsid w:val="009E0406"/>
    <w:rsid w:val="009E06A3"/>
    <w:rsid w:val="009E19FB"/>
    <w:rsid w:val="009E1A71"/>
    <w:rsid w:val="009E20BB"/>
    <w:rsid w:val="009E2D80"/>
    <w:rsid w:val="009E3643"/>
    <w:rsid w:val="009E3F51"/>
    <w:rsid w:val="009E4432"/>
    <w:rsid w:val="009E44C0"/>
    <w:rsid w:val="009E461A"/>
    <w:rsid w:val="009E4C4F"/>
    <w:rsid w:val="009E4D98"/>
    <w:rsid w:val="009E5D2C"/>
    <w:rsid w:val="009E6915"/>
    <w:rsid w:val="009E6ADA"/>
    <w:rsid w:val="009E72F2"/>
    <w:rsid w:val="009E7429"/>
    <w:rsid w:val="009E781A"/>
    <w:rsid w:val="009E7A78"/>
    <w:rsid w:val="009F035E"/>
    <w:rsid w:val="009F0581"/>
    <w:rsid w:val="009F0825"/>
    <w:rsid w:val="009F0CA2"/>
    <w:rsid w:val="009F0F03"/>
    <w:rsid w:val="009F1F97"/>
    <w:rsid w:val="009F35B0"/>
    <w:rsid w:val="009F38A8"/>
    <w:rsid w:val="009F446D"/>
    <w:rsid w:val="009F4E23"/>
    <w:rsid w:val="009F57AB"/>
    <w:rsid w:val="009F5F81"/>
    <w:rsid w:val="009F61AA"/>
    <w:rsid w:val="009F6447"/>
    <w:rsid w:val="009F6CDF"/>
    <w:rsid w:val="009F7668"/>
    <w:rsid w:val="009F780F"/>
    <w:rsid w:val="009F7C64"/>
    <w:rsid w:val="009F7D07"/>
    <w:rsid w:val="00A008A8"/>
    <w:rsid w:val="00A014C3"/>
    <w:rsid w:val="00A0187C"/>
    <w:rsid w:val="00A02376"/>
    <w:rsid w:val="00A0480B"/>
    <w:rsid w:val="00A049DD"/>
    <w:rsid w:val="00A054BA"/>
    <w:rsid w:val="00A06090"/>
    <w:rsid w:val="00A06FA7"/>
    <w:rsid w:val="00A072B2"/>
    <w:rsid w:val="00A076B9"/>
    <w:rsid w:val="00A0799B"/>
    <w:rsid w:val="00A07DFD"/>
    <w:rsid w:val="00A10AB8"/>
    <w:rsid w:val="00A1162B"/>
    <w:rsid w:val="00A11D0B"/>
    <w:rsid w:val="00A12446"/>
    <w:rsid w:val="00A131DB"/>
    <w:rsid w:val="00A14EBF"/>
    <w:rsid w:val="00A15ADA"/>
    <w:rsid w:val="00A161F1"/>
    <w:rsid w:val="00A164A1"/>
    <w:rsid w:val="00A16AB1"/>
    <w:rsid w:val="00A16D13"/>
    <w:rsid w:val="00A16EE7"/>
    <w:rsid w:val="00A178FD"/>
    <w:rsid w:val="00A17B11"/>
    <w:rsid w:val="00A17CB0"/>
    <w:rsid w:val="00A17EAF"/>
    <w:rsid w:val="00A205D5"/>
    <w:rsid w:val="00A2192B"/>
    <w:rsid w:val="00A220ED"/>
    <w:rsid w:val="00A22EDB"/>
    <w:rsid w:val="00A23802"/>
    <w:rsid w:val="00A24BCF"/>
    <w:rsid w:val="00A25235"/>
    <w:rsid w:val="00A26390"/>
    <w:rsid w:val="00A269E4"/>
    <w:rsid w:val="00A26CEF"/>
    <w:rsid w:val="00A26E72"/>
    <w:rsid w:val="00A27D7A"/>
    <w:rsid w:val="00A27F63"/>
    <w:rsid w:val="00A30DE6"/>
    <w:rsid w:val="00A313E7"/>
    <w:rsid w:val="00A31BD6"/>
    <w:rsid w:val="00A320FC"/>
    <w:rsid w:val="00A32F3C"/>
    <w:rsid w:val="00A32FE0"/>
    <w:rsid w:val="00A33283"/>
    <w:rsid w:val="00A340F9"/>
    <w:rsid w:val="00A34121"/>
    <w:rsid w:val="00A34A24"/>
    <w:rsid w:val="00A355B2"/>
    <w:rsid w:val="00A36A4E"/>
    <w:rsid w:val="00A36C2A"/>
    <w:rsid w:val="00A374D4"/>
    <w:rsid w:val="00A37563"/>
    <w:rsid w:val="00A379C1"/>
    <w:rsid w:val="00A4151B"/>
    <w:rsid w:val="00A41AB2"/>
    <w:rsid w:val="00A41CB7"/>
    <w:rsid w:val="00A41EAA"/>
    <w:rsid w:val="00A42AE1"/>
    <w:rsid w:val="00A42DE2"/>
    <w:rsid w:val="00A43B58"/>
    <w:rsid w:val="00A43D53"/>
    <w:rsid w:val="00A43F6F"/>
    <w:rsid w:val="00A44055"/>
    <w:rsid w:val="00A453DF"/>
    <w:rsid w:val="00A46877"/>
    <w:rsid w:val="00A50184"/>
    <w:rsid w:val="00A50CB8"/>
    <w:rsid w:val="00A5130F"/>
    <w:rsid w:val="00A51470"/>
    <w:rsid w:val="00A51B2F"/>
    <w:rsid w:val="00A51D56"/>
    <w:rsid w:val="00A51E42"/>
    <w:rsid w:val="00A52783"/>
    <w:rsid w:val="00A52951"/>
    <w:rsid w:val="00A540F9"/>
    <w:rsid w:val="00A541AF"/>
    <w:rsid w:val="00A545D9"/>
    <w:rsid w:val="00A54C82"/>
    <w:rsid w:val="00A55276"/>
    <w:rsid w:val="00A55297"/>
    <w:rsid w:val="00A5530F"/>
    <w:rsid w:val="00A556BD"/>
    <w:rsid w:val="00A5571F"/>
    <w:rsid w:val="00A5591D"/>
    <w:rsid w:val="00A5668E"/>
    <w:rsid w:val="00A5693D"/>
    <w:rsid w:val="00A56AD2"/>
    <w:rsid w:val="00A574D9"/>
    <w:rsid w:val="00A57F53"/>
    <w:rsid w:val="00A6082D"/>
    <w:rsid w:val="00A609AF"/>
    <w:rsid w:val="00A62753"/>
    <w:rsid w:val="00A62EB1"/>
    <w:rsid w:val="00A6338D"/>
    <w:rsid w:val="00A6545C"/>
    <w:rsid w:val="00A65F80"/>
    <w:rsid w:val="00A66AD5"/>
    <w:rsid w:val="00A66F1C"/>
    <w:rsid w:val="00A677DF"/>
    <w:rsid w:val="00A67B30"/>
    <w:rsid w:val="00A67D1F"/>
    <w:rsid w:val="00A67DBC"/>
    <w:rsid w:val="00A71204"/>
    <w:rsid w:val="00A7146D"/>
    <w:rsid w:val="00A714ED"/>
    <w:rsid w:val="00A71728"/>
    <w:rsid w:val="00A717E8"/>
    <w:rsid w:val="00A727B1"/>
    <w:rsid w:val="00A7295F"/>
    <w:rsid w:val="00A73814"/>
    <w:rsid w:val="00A73BCC"/>
    <w:rsid w:val="00A74477"/>
    <w:rsid w:val="00A75D4A"/>
    <w:rsid w:val="00A76205"/>
    <w:rsid w:val="00A76B04"/>
    <w:rsid w:val="00A77426"/>
    <w:rsid w:val="00A7747E"/>
    <w:rsid w:val="00A77586"/>
    <w:rsid w:val="00A77C31"/>
    <w:rsid w:val="00A804F5"/>
    <w:rsid w:val="00A8100E"/>
    <w:rsid w:val="00A82345"/>
    <w:rsid w:val="00A825F5"/>
    <w:rsid w:val="00A827FA"/>
    <w:rsid w:val="00A82848"/>
    <w:rsid w:val="00A82E9C"/>
    <w:rsid w:val="00A834AB"/>
    <w:rsid w:val="00A84312"/>
    <w:rsid w:val="00A8435A"/>
    <w:rsid w:val="00A84E3C"/>
    <w:rsid w:val="00A84F12"/>
    <w:rsid w:val="00A852F3"/>
    <w:rsid w:val="00A855AD"/>
    <w:rsid w:val="00A857B8"/>
    <w:rsid w:val="00A8610B"/>
    <w:rsid w:val="00A86C32"/>
    <w:rsid w:val="00A87168"/>
    <w:rsid w:val="00A87869"/>
    <w:rsid w:val="00A919CE"/>
    <w:rsid w:val="00A921AB"/>
    <w:rsid w:val="00A94709"/>
    <w:rsid w:val="00A955D2"/>
    <w:rsid w:val="00A9577C"/>
    <w:rsid w:val="00A97015"/>
    <w:rsid w:val="00A97349"/>
    <w:rsid w:val="00A976AE"/>
    <w:rsid w:val="00AA00E7"/>
    <w:rsid w:val="00AA14F9"/>
    <w:rsid w:val="00AA1832"/>
    <w:rsid w:val="00AA2299"/>
    <w:rsid w:val="00AA2796"/>
    <w:rsid w:val="00AA304A"/>
    <w:rsid w:val="00AA320F"/>
    <w:rsid w:val="00AA388F"/>
    <w:rsid w:val="00AA39D3"/>
    <w:rsid w:val="00AA6DC8"/>
    <w:rsid w:val="00AA7236"/>
    <w:rsid w:val="00AA7833"/>
    <w:rsid w:val="00AA7ED7"/>
    <w:rsid w:val="00AB090C"/>
    <w:rsid w:val="00AB0B08"/>
    <w:rsid w:val="00AB0C6A"/>
    <w:rsid w:val="00AB0F22"/>
    <w:rsid w:val="00AB192C"/>
    <w:rsid w:val="00AB1BEA"/>
    <w:rsid w:val="00AB1C34"/>
    <w:rsid w:val="00AB2197"/>
    <w:rsid w:val="00AB21F1"/>
    <w:rsid w:val="00AB24B2"/>
    <w:rsid w:val="00AB2575"/>
    <w:rsid w:val="00AB26CA"/>
    <w:rsid w:val="00AB2A77"/>
    <w:rsid w:val="00AB3416"/>
    <w:rsid w:val="00AB34A5"/>
    <w:rsid w:val="00AB3745"/>
    <w:rsid w:val="00AB414E"/>
    <w:rsid w:val="00AB4956"/>
    <w:rsid w:val="00AB4F28"/>
    <w:rsid w:val="00AB52F4"/>
    <w:rsid w:val="00AB56E0"/>
    <w:rsid w:val="00AB5977"/>
    <w:rsid w:val="00AB5B88"/>
    <w:rsid w:val="00AB5BD1"/>
    <w:rsid w:val="00AB5E3E"/>
    <w:rsid w:val="00AB6751"/>
    <w:rsid w:val="00AB73F0"/>
    <w:rsid w:val="00AB75BE"/>
    <w:rsid w:val="00AB784C"/>
    <w:rsid w:val="00AB7E10"/>
    <w:rsid w:val="00AC052B"/>
    <w:rsid w:val="00AC0C49"/>
    <w:rsid w:val="00AC0C57"/>
    <w:rsid w:val="00AC0CB7"/>
    <w:rsid w:val="00AC0F0B"/>
    <w:rsid w:val="00AC124E"/>
    <w:rsid w:val="00AC12B0"/>
    <w:rsid w:val="00AC1EA5"/>
    <w:rsid w:val="00AC3A99"/>
    <w:rsid w:val="00AC4969"/>
    <w:rsid w:val="00AC4FA7"/>
    <w:rsid w:val="00AC58D6"/>
    <w:rsid w:val="00AC5AE8"/>
    <w:rsid w:val="00AC6A3A"/>
    <w:rsid w:val="00AC6E15"/>
    <w:rsid w:val="00AD0633"/>
    <w:rsid w:val="00AD098F"/>
    <w:rsid w:val="00AD0C79"/>
    <w:rsid w:val="00AD0E56"/>
    <w:rsid w:val="00AD21A0"/>
    <w:rsid w:val="00AD3009"/>
    <w:rsid w:val="00AD3B9D"/>
    <w:rsid w:val="00AD48AC"/>
    <w:rsid w:val="00AD4AE6"/>
    <w:rsid w:val="00AD552B"/>
    <w:rsid w:val="00AD562F"/>
    <w:rsid w:val="00AD5C9A"/>
    <w:rsid w:val="00AD6957"/>
    <w:rsid w:val="00AD6A81"/>
    <w:rsid w:val="00AD784E"/>
    <w:rsid w:val="00AE051D"/>
    <w:rsid w:val="00AE060C"/>
    <w:rsid w:val="00AE094C"/>
    <w:rsid w:val="00AE105A"/>
    <w:rsid w:val="00AE1857"/>
    <w:rsid w:val="00AE23C1"/>
    <w:rsid w:val="00AE274A"/>
    <w:rsid w:val="00AE320C"/>
    <w:rsid w:val="00AE4611"/>
    <w:rsid w:val="00AE4B58"/>
    <w:rsid w:val="00AE4F66"/>
    <w:rsid w:val="00AE597C"/>
    <w:rsid w:val="00AE5B46"/>
    <w:rsid w:val="00AE61E1"/>
    <w:rsid w:val="00AE6457"/>
    <w:rsid w:val="00AE64AE"/>
    <w:rsid w:val="00AE6AA7"/>
    <w:rsid w:val="00AE6B04"/>
    <w:rsid w:val="00AF0164"/>
    <w:rsid w:val="00AF0A90"/>
    <w:rsid w:val="00AF0F82"/>
    <w:rsid w:val="00AF197E"/>
    <w:rsid w:val="00AF1F51"/>
    <w:rsid w:val="00AF389E"/>
    <w:rsid w:val="00AF4039"/>
    <w:rsid w:val="00AF44D1"/>
    <w:rsid w:val="00AF458F"/>
    <w:rsid w:val="00AF578B"/>
    <w:rsid w:val="00AF5C10"/>
    <w:rsid w:val="00AF5F0B"/>
    <w:rsid w:val="00B00250"/>
    <w:rsid w:val="00B0026D"/>
    <w:rsid w:val="00B002E1"/>
    <w:rsid w:val="00B004E0"/>
    <w:rsid w:val="00B00B36"/>
    <w:rsid w:val="00B01342"/>
    <w:rsid w:val="00B021CF"/>
    <w:rsid w:val="00B02600"/>
    <w:rsid w:val="00B02822"/>
    <w:rsid w:val="00B02A3D"/>
    <w:rsid w:val="00B04642"/>
    <w:rsid w:val="00B04CF2"/>
    <w:rsid w:val="00B0630E"/>
    <w:rsid w:val="00B06B67"/>
    <w:rsid w:val="00B071BF"/>
    <w:rsid w:val="00B10897"/>
    <w:rsid w:val="00B10B21"/>
    <w:rsid w:val="00B116DB"/>
    <w:rsid w:val="00B12A58"/>
    <w:rsid w:val="00B13184"/>
    <w:rsid w:val="00B15BDA"/>
    <w:rsid w:val="00B16B18"/>
    <w:rsid w:val="00B16FB8"/>
    <w:rsid w:val="00B1779C"/>
    <w:rsid w:val="00B214B7"/>
    <w:rsid w:val="00B21739"/>
    <w:rsid w:val="00B226CD"/>
    <w:rsid w:val="00B22741"/>
    <w:rsid w:val="00B22EAE"/>
    <w:rsid w:val="00B23174"/>
    <w:rsid w:val="00B2347D"/>
    <w:rsid w:val="00B257BF"/>
    <w:rsid w:val="00B26614"/>
    <w:rsid w:val="00B27513"/>
    <w:rsid w:val="00B30269"/>
    <w:rsid w:val="00B3093B"/>
    <w:rsid w:val="00B31453"/>
    <w:rsid w:val="00B31635"/>
    <w:rsid w:val="00B31814"/>
    <w:rsid w:val="00B318C1"/>
    <w:rsid w:val="00B31BFB"/>
    <w:rsid w:val="00B31DAB"/>
    <w:rsid w:val="00B32316"/>
    <w:rsid w:val="00B32435"/>
    <w:rsid w:val="00B32616"/>
    <w:rsid w:val="00B32AEF"/>
    <w:rsid w:val="00B3368E"/>
    <w:rsid w:val="00B33B97"/>
    <w:rsid w:val="00B33D06"/>
    <w:rsid w:val="00B341C3"/>
    <w:rsid w:val="00B3587F"/>
    <w:rsid w:val="00B359B5"/>
    <w:rsid w:val="00B35AD6"/>
    <w:rsid w:val="00B36087"/>
    <w:rsid w:val="00B370DA"/>
    <w:rsid w:val="00B37331"/>
    <w:rsid w:val="00B374EF"/>
    <w:rsid w:val="00B40B03"/>
    <w:rsid w:val="00B40D25"/>
    <w:rsid w:val="00B40F7B"/>
    <w:rsid w:val="00B413AB"/>
    <w:rsid w:val="00B4255A"/>
    <w:rsid w:val="00B4393D"/>
    <w:rsid w:val="00B441BB"/>
    <w:rsid w:val="00B44EF1"/>
    <w:rsid w:val="00B46290"/>
    <w:rsid w:val="00B46405"/>
    <w:rsid w:val="00B46533"/>
    <w:rsid w:val="00B46935"/>
    <w:rsid w:val="00B477FD"/>
    <w:rsid w:val="00B50D3F"/>
    <w:rsid w:val="00B51F9F"/>
    <w:rsid w:val="00B52007"/>
    <w:rsid w:val="00B52469"/>
    <w:rsid w:val="00B52842"/>
    <w:rsid w:val="00B52B46"/>
    <w:rsid w:val="00B52E27"/>
    <w:rsid w:val="00B52E29"/>
    <w:rsid w:val="00B52E63"/>
    <w:rsid w:val="00B5306C"/>
    <w:rsid w:val="00B533C0"/>
    <w:rsid w:val="00B53F29"/>
    <w:rsid w:val="00B54694"/>
    <w:rsid w:val="00B54762"/>
    <w:rsid w:val="00B54763"/>
    <w:rsid w:val="00B54AB2"/>
    <w:rsid w:val="00B54C29"/>
    <w:rsid w:val="00B551E3"/>
    <w:rsid w:val="00B5547E"/>
    <w:rsid w:val="00B55941"/>
    <w:rsid w:val="00B559D4"/>
    <w:rsid w:val="00B56B8B"/>
    <w:rsid w:val="00B576B4"/>
    <w:rsid w:val="00B57DCA"/>
    <w:rsid w:val="00B61CF8"/>
    <w:rsid w:val="00B648D7"/>
    <w:rsid w:val="00B649D4"/>
    <w:rsid w:val="00B65EAE"/>
    <w:rsid w:val="00B66367"/>
    <w:rsid w:val="00B664B0"/>
    <w:rsid w:val="00B66638"/>
    <w:rsid w:val="00B675B5"/>
    <w:rsid w:val="00B700CB"/>
    <w:rsid w:val="00B71EE0"/>
    <w:rsid w:val="00B720B9"/>
    <w:rsid w:val="00B72A5E"/>
    <w:rsid w:val="00B72DEE"/>
    <w:rsid w:val="00B73BC8"/>
    <w:rsid w:val="00B744F0"/>
    <w:rsid w:val="00B74B93"/>
    <w:rsid w:val="00B754D1"/>
    <w:rsid w:val="00B75BF9"/>
    <w:rsid w:val="00B76536"/>
    <w:rsid w:val="00B77756"/>
    <w:rsid w:val="00B77BEB"/>
    <w:rsid w:val="00B77F2C"/>
    <w:rsid w:val="00B80654"/>
    <w:rsid w:val="00B81301"/>
    <w:rsid w:val="00B81502"/>
    <w:rsid w:val="00B8172F"/>
    <w:rsid w:val="00B8179F"/>
    <w:rsid w:val="00B81F67"/>
    <w:rsid w:val="00B826E3"/>
    <w:rsid w:val="00B831C4"/>
    <w:rsid w:val="00B83A41"/>
    <w:rsid w:val="00B84053"/>
    <w:rsid w:val="00B840FA"/>
    <w:rsid w:val="00B84F09"/>
    <w:rsid w:val="00B869D3"/>
    <w:rsid w:val="00B86F65"/>
    <w:rsid w:val="00B87262"/>
    <w:rsid w:val="00B877E7"/>
    <w:rsid w:val="00B90BE0"/>
    <w:rsid w:val="00B90DA7"/>
    <w:rsid w:val="00B91500"/>
    <w:rsid w:val="00B915EF"/>
    <w:rsid w:val="00B9221D"/>
    <w:rsid w:val="00B9236E"/>
    <w:rsid w:val="00B93557"/>
    <w:rsid w:val="00B93690"/>
    <w:rsid w:val="00B939C7"/>
    <w:rsid w:val="00B93C01"/>
    <w:rsid w:val="00B946AE"/>
    <w:rsid w:val="00B94E0F"/>
    <w:rsid w:val="00B95E93"/>
    <w:rsid w:val="00B966C9"/>
    <w:rsid w:val="00B96A02"/>
    <w:rsid w:val="00B96AF4"/>
    <w:rsid w:val="00B977D5"/>
    <w:rsid w:val="00BA0825"/>
    <w:rsid w:val="00BA09A7"/>
    <w:rsid w:val="00BA0A4A"/>
    <w:rsid w:val="00BA0AF5"/>
    <w:rsid w:val="00BA1B75"/>
    <w:rsid w:val="00BA21EE"/>
    <w:rsid w:val="00BA36BD"/>
    <w:rsid w:val="00BA3A28"/>
    <w:rsid w:val="00BA450E"/>
    <w:rsid w:val="00BA45B1"/>
    <w:rsid w:val="00BA45D9"/>
    <w:rsid w:val="00BA47A9"/>
    <w:rsid w:val="00BA5A48"/>
    <w:rsid w:val="00BA764E"/>
    <w:rsid w:val="00BA7EDA"/>
    <w:rsid w:val="00BB070C"/>
    <w:rsid w:val="00BB1098"/>
    <w:rsid w:val="00BB11F8"/>
    <w:rsid w:val="00BB1C53"/>
    <w:rsid w:val="00BB26CC"/>
    <w:rsid w:val="00BB2A1F"/>
    <w:rsid w:val="00BB2A63"/>
    <w:rsid w:val="00BB33D6"/>
    <w:rsid w:val="00BB4954"/>
    <w:rsid w:val="00BB4B54"/>
    <w:rsid w:val="00BB53B4"/>
    <w:rsid w:val="00BB56A9"/>
    <w:rsid w:val="00BB62B1"/>
    <w:rsid w:val="00BB6FEE"/>
    <w:rsid w:val="00BB7842"/>
    <w:rsid w:val="00BB7C64"/>
    <w:rsid w:val="00BC05F7"/>
    <w:rsid w:val="00BC0C0E"/>
    <w:rsid w:val="00BC0CD8"/>
    <w:rsid w:val="00BC150D"/>
    <w:rsid w:val="00BC1800"/>
    <w:rsid w:val="00BC1F14"/>
    <w:rsid w:val="00BC2C73"/>
    <w:rsid w:val="00BC3C48"/>
    <w:rsid w:val="00BC3D98"/>
    <w:rsid w:val="00BC3F65"/>
    <w:rsid w:val="00BC567A"/>
    <w:rsid w:val="00BC5A66"/>
    <w:rsid w:val="00BC62C6"/>
    <w:rsid w:val="00BC6B03"/>
    <w:rsid w:val="00BC6B13"/>
    <w:rsid w:val="00BC6EE0"/>
    <w:rsid w:val="00BD01CE"/>
    <w:rsid w:val="00BD0CC1"/>
    <w:rsid w:val="00BD1000"/>
    <w:rsid w:val="00BD13AC"/>
    <w:rsid w:val="00BD1C07"/>
    <w:rsid w:val="00BD231C"/>
    <w:rsid w:val="00BD2960"/>
    <w:rsid w:val="00BD3129"/>
    <w:rsid w:val="00BD35D7"/>
    <w:rsid w:val="00BD3F25"/>
    <w:rsid w:val="00BD4B7D"/>
    <w:rsid w:val="00BD4EDA"/>
    <w:rsid w:val="00BD5AD6"/>
    <w:rsid w:val="00BD5F00"/>
    <w:rsid w:val="00BD60C0"/>
    <w:rsid w:val="00BD6FE3"/>
    <w:rsid w:val="00BD7372"/>
    <w:rsid w:val="00BD7A66"/>
    <w:rsid w:val="00BD7BAD"/>
    <w:rsid w:val="00BD7CD2"/>
    <w:rsid w:val="00BE193B"/>
    <w:rsid w:val="00BE2BD2"/>
    <w:rsid w:val="00BE2F11"/>
    <w:rsid w:val="00BE305B"/>
    <w:rsid w:val="00BE346C"/>
    <w:rsid w:val="00BE3B9C"/>
    <w:rsid w:val="00BE3EB8"/>
    <w:rsid w:val="00BE4F70"/>
    <w:rsid w:val="00BE5A29"/>
    <w:rsid w:val="00BE6687"/>
    <w:rsid w:val="00BE7D03"/>
    <w:rsid w:val="00BE7FBB"/>
    <w:rsid w:val="00BF00C1"/>
    <w:rsid w:val="00BF05D7"/>
    <w:rsid w:val="00BF1996"/>
    <w:rsid w:val="00BF1BB4"/>
    <w:rsid w:val="00BF1E6E"/>
    <w:rsid w:val="00BF212D"/>
    <w:rsid w:val="00BF21C6"/>
    <w:rsid w:val="00BF3661"/>
    <w:rsid w:val="00BF39D8"/>
    <w:rsid w:val="00BF3A2D"/>
    <w:rsid w:val="00BF4240"/>
    <w:rsid w:val="00BF44C8"/>
    <w:rsid w:val="00BF564D"/>
    <w:rsid w:val="00BF5E8C"/>
    <w:rsid w:val="00BF6744"/>
    <w:rsid w:val="00BF6BCA"/>
    <w:rsid w:val="00BF70E8"/>
    <w:rsid w:val="00BF7779"/>
    <w:rsid w:val="00C00049"/>
    <w:rsid w:val="00C02725"/>
    <w:rsid w:val="00C03331"/>
    <w:rsid w:val="00C03AF4"/>
    <w:rsid w:val="00C03DDB"/>
    <w:rsid w:val="00C04068"/>
    <w:rsid w:val="00C044E9"/>
    <w:rsid w:val="00C066D7"/>
    <w:rsid w:val="00C066DE"/>
    <w:rsid w:val="00C06FBA"/>
    <w:rsid w:val="00C10B0A"/>
    <w:rsid w:val="00C1193E"/>
    <w:rsid w:val="00C11AF1"/>
    <w:rsid w:val="00C12863"/>
    <w:rsid w:val="00C128F9"/>
    <w:rsid w:val="00C136E0"/>
    <w:rsid w:val="00C13843"/>
    <w:rsid w:val="00C1472C"/>
    <w:rsid w:val="00C14CB0"/>
    <w:rsid w:val="00C14E20"/>
    <w:rsid w:val="00C15562"/>
    <w:rsid w:val="00C1569E"/>
    <w:rsid w:val="00C17CC7"/>
    <w:rsid w:val="00C20ED3"/>
    <w:rsid w:val="00C213A7"/>
    <w:rsid w:val="00C21DA9"/>
    <w:rsid w:val="00C22AFB"/>
    <w:rsid w:val="00C22B1D"/>
    <w:rsid w:val="00C22D93"/>
    <w:rsid w:val="00C22E92"/>
    <w:rsid w:val="00C22EA5"/>
    <w:rsid w:val="00C2333D"/>
    <w:rsid w:val="00C24031"/>
    <w:rsid w:val="00C24B1D"/>
    <w:rsid w:val="00C24D00"/>
    <w:rsid w:val="00C27003"/>
    <w:rsid w:val="00C27716"/>
    <w:rsid w:val="00C27E65"/>
    <w:rsid w:val="00C306E7"/>
    <w:rsid w:val="00C30EAA"/>
    <w:rsid w:val="00C317F3"/>
    <w:rsid w:val="00C3182B"/>
    <w:rsid w:val="00C31B38"/>
    <w:rsid w:val="00C31D6F"/>
    <w:rsid w:val="00C31EFC"/>
    <w:rsid w:val="00C3235E"/>
    <w:rsid w:val="00C32720"/>
    <w:rsid w:val="00C32864"/>
    <w:rsid w:val="00C329F2"/>
    <w:rsid w:val="00C33120"/>
    <w:rsid w:val="00C33774"/>
    <w:rsid w:val="00C34CCF"/>
    <w:rsid w:val="00C3520B"/>
    <w:rsid w:val="00C3525C"/>
    <w:rsid w:val="00C356F4"/>
    <w:rsid w:val="00C357C0"/>
    <w:rsid w:val="00C3583B"/>
    <w:rsid w:val="00C358F2"/>
    <w:rsid w:val="00C36ABC"/>
    <w:rsid w:val="00C36BD4"/>
    <w:rsid w:val="00C370F3"/>
    <w:rsid w:val="00C3795A"/>
    <w:rsid w:val="00C3797D"/>
    <w:rsid w:val="00C37D60"/>
    <w:rsid w:val="00C4005C"/>
    <w:rsid w:val="00C40611"/>
    <w:rsid w:val="00C40C68"/>
    <w:rsid w:val="00C40CFF"/>
    <w:rsid w:val="00C415F5"/>
    <w:rsid w:val="00C41E82"/>
    <w:rsid w:val="00C4213E"/>
    <w:rsid w:val="00C4267F"/>
    <w:rsid w:val="00C42AAD"/>
    <w:rsid w:val="00C42ABC"/>
    <w:rsid w:val="00C4352E"/>
    <w:rsid w:val="00C43C60"/>
    <w:rsid w:val="00C448CE"/>
    <w:rsid w:val="00C4545D"/>
    <w:rsid w:val="00C4599D"/>
    <w:rsid w:val="00C465A4"/>
    <w:rsid w:val="00C468F4"/>
    <w:rsid w:val="00C46FF9"/>
    <w:rsid w:val="00C474D0"/>
    <w:rsid w:val="00C47F85"/>
    <w:rsid w:val="00C50605"/>
    <w:rsid w:val="00C5097E"/>
    <w:rsid w:val="00C50A29"/>
    <w:rsid w:val="00C50A60"/>
    <w:rsid w:val="00C50C54"/>
    <w:rsid w:val="00C50E72"/>
    <w:rsid w:val="00C51D23"/>
    <w:rsid w:val="00C51E0C"/>
    <w:rsid w:val="00C51E88"/>
    <w:rsid w:val="00C5221A"/>
    <w:rsid w:val="00C52F60"/>
    <w:rsid w:val="00C52F8A"/>
    <w:rsid w:val="00C5308A"/>
    <w:rsid w:val="00C53466"/>
    <w:rsid w:val="00C54AC6"/>
    <w:rsid w:val="00C5598B"/>
    <w:rsid w:val="00C5605A"/>
    <w:rsid w:val="00C563B9"/>
    <w:rsid w:val="00C56507"/>
    <w:rsid w:val="00C56B8F"/>
    <w:rsid w:val="00C56F65"/>
    <w:rsid w:val="00C608B5"/>
    <w:rsid w:val="00C61003"/>
    <w:rsid w:val="00C61933"/>
    <w:rsid w:val="00C61BD0"/>
    <w:rsid w:val="00C61FED"/>
    <w:rsid w:val="00C62475"/>
    <w:rsid w:val="00C62DE3"/>
    <w:rsid w:val="00C63D10"/>
    <w:rsid w:val="00C64836"/>
    <w:rsid w:val="00C658E1"/>
    <w:rsid w:val="00C65BF6"/>
    <w:rsid w:val="00C66671"/>
    <w:rsid w:val="00C66ACB"/>
    <w:rsid w:val="00C7064B"/>
    <w:rsid w:val="00C71101"/>
    <w:rsid w:val="00C72174"/>
    <w:rsid w:val="00C72C39"/>
    <w:rsid w:val="00C733F1"/>
    <w:rsid w:val="00C7387F"/>
    <w:rsid w:val="00C7518B"/>
    <w:rsid w:val="00C76519"/>
    <w:rsid w:val="00C76813"/>
    <w:rsid w:val="00C76A5C"/>
    <w:rsid w:val="00C76D99"/>
    <w:rsid w:val="00C807D6"/>
    <w:rsid w:val="00C80B57"/>
    <w:rsid w:val="00C817D3"/>
    <w:rsid w:val="00C81881"/>
    <w:rsid w:val="00C81E25"/>
    <w:rsid w:val="00C81EB9"/>
    <w:rsid w:val="00C84592"/>
    <w:rsid w:val="00C851EB"/>
    <w:rsid w:val="00C85311"/>
    <w:rsid w:val="00C85509"/>
    <w:rsid w:val="00C868B0"/>
    <w:rsid w:val="00C87ED2"/>
    <w:rsid w:val="00C90822"/>
    <w:rsid w:val="00C90A6C"/>
    <w:rsid w:val="00C91329"/>
    <w:rsid w:val="00C913FF"/>
    <w:rsid w:val="00C91995"/>
    <w:rsid w:val="00C92F55"/>
    <w:rsid w:val="00C939EB"/>
    <w:rsid w:val="00C9501F"/>
    <w:rsid w:val="00C95048"/>
    <w:rsid w:val="00C95BD5"/>
    <w:rsid w:val="00C95C1E"/>
    <w:rsid w:val="00C964B3"/>
    <w:rsid w:val="00C96693"/>
    <w:rsid w:val="00C970BE"/>
    <w:rsid w:val="00C97E8C"/>
    <w:rsid w:val="00CA0109"/>
    <w:rsid w:val="00CA010E"/>
    <w:rsid w:val="00CA0C0C"/>
    <w:rsid w:val="00CA10FE"/>
    <w:rsid w:val="00CA1462"/>
    <w:rsid w:val="00CA1969"/>
    <w:rsid w:val="00CA21B1"/>
    <w:rsid w:val="00CA2D60"/>
    <w:rsid w:val="00CA2E24"/>
    <w:rsid w:val="00CA39F7"/>
    <w:rsid w:val="00CA41F6"/>
    <w:rsid w:val="00CA49AF"/>
    <w:rsid w:val="00CA4D0D"/>
    <w:rsid w:val="00CA4D12"/>
    <w:rsid w:val="00CA50B9"/>
    <w:rsid w:val="00CA5209"/>
    <w:rsid w:val="00CA577F"/>
    <w:rsid w:val="00CA5C84"/>
    <w:rsid w:val="00CA6630"/>
    <w:rsid w:val="00CA76AF"/>
    <w:rsid w:val="00CA7B02"/>
    <w:rsid w:val="00CA7D48"/>
    <w:rsid w:val="00CB0842"/>
    <w:rsid w:val="00CB0FE2"/>
    <w:rsid w:val="00CB1967"/>
    <w:rsid w:val="00CB1E69"/>
    <w:rsid w:val="00CB1F5E"/>
    <w:rsid w:val="00CB30C0"/>
    <w:rsid w:val="00CB3682"/>
    <w:rsid w:val="00CB37F6"/>
    <w:rsid w:val="00CB3D44"/>
    <w:rsid w:val="00CB3F4D"/>
    <w:rsid w:val="00CB4176"/>
    <w:rsid w:val="00CB495E"/>
    <w:rsid w:val="00CB4E08"/>
    <w:rsid w:val="00CB4F1B"/>
    <w:rsid w:val="00CB5F0A"/>
    <w:rsid w:val="00CB7B91"/>
    <w:rsid w:val="00CC0C56"/>
    <w:rsid w:val="00CC1F99"/>
    <w:rsid w:val="00CC2156"/>
    <w:rsid w:val="00CC2F8F"/>
    <w:rsid w:val="00CC31DB"/>
    <w:rsid w:val="00CC32CE"/>
    <w:rsid w:val="00CC3BAA"/>
    <w:rsid w:val="00CC4BC0"/>
    <w:rsid w:val="00CC4D01"/>
    <w:rsid w:val="00CC4F04"/>
    <w:rsid w:val="00CC5C17"/>
    <w:rsid w:val="00CC6270"/>
    <w:rsid w:val="00CC66BE"/>
    <w:rsid w:val="00CC69D7"/>
    <w:rsid w:val="00CC72C5"/>
    <w:rsid w:val="00CC762E"/>
    <w:rsid w:val="00CC7A49"/>
    <w:rsid w:val="00CC7BC4"/>
    <w:rsid w:val="00CD04A4"/>
    <w:rsid w:val="00CD0527"/>
    <w:rsid w:val="00CD2A0B"/>
    <w:rsid w:val="00CD2D58"/>
    <w:rsid w:val="00CD314A"/>
    <w:rsid w:val="00CD33EB"/>
    <w:rsid w:val="00CD3AF9"/>
    <w:rsid w:val="00CD3B72"/>
    <w:rsid w:val="00CD4DF1"/>
    <w:rsid w:val="00CD4FD8"/>
    <w:rsid w:val="00CD5271"/>
    <w:rsid w:val="00CD5520"/>
    <w:rsid w:val="00CD58C2"/>
    <w:rsid w:val="00CD6CAF"/>
    <w:rsid w:val="00CD73D3"/>
    <w:rsid w:val="00CD76F2"/>
    <w:rsid w:val="00CD7D04"/>
    <w:rsid w:val="00CE0BC9"/>
    <w:rsid w:val="00CE1299"/>
    <w:rsid w:val="00CE1C0D"/>
    <w:rsid w:val="00CE1D63"/>
    <w:rsid w:val="00CE312F"/>
    <w:rsid w:val="00CE460A"/>
    <w:rsid w:val="00CE4D69"/>
    <w:rsid w:val="00CE54F2"/>
    <w:rsid w:val="00CE55C3"/>
    <w:rsid w:val="00CE68A0"/>
    <w:rsid w:val="00CE6E2C"/>
    <w:rsid w:val="00CE7311"/>
    <w:rsid w:val="00CE7A30"/>
    <w:rsid w:val="00CF0A32"/>
    <w:rsid w:val="00CF0E1C"/>
    <w:rsid w:val="00CF11FE"/>
    <w:rsid w:val="00CF178E"/>
    <w:rsid w:val="00CF3027"/>
    <w:rsid w:val="00CF4E57"/>
    <w:rsid w:val="00CF4F4B"/>
    <w:rsid w:val="00CF573D"/>
    <w:rsid w:val="00CF6F31"/>
    <w:rsid w:val="00CF7C3E"/>
    <w:rsid w:val="00CF7C3F"/>
    <w:rsid w:val="00D001D8"/>
    <w:rsid w:val="00D0021C"/>
    <w:rsid w:val="00D01403"/>
    <w:rsid w:val="00D016CE"/>
    <w:rsid w:val="00D018F4"/>
    <w:rsid w:val="00D02B1D"/>
    <w:rsid w:val="00D03C4D"/>
    <w:rsid w:val="00D03FE8"/>
    <w:rsid w:val="00D040EA"/>
    <w:rsid w:val="00D05D37"/>
    <w:rsid w:val="00D06323"/>
    <w:rsid w:val="00D0690B"/>
    <w:rsid w:val="00D100DC"/>
    <w:rsid w:val="00D100FD"/>
    <w:rsid w:val="00D10638"/>
    <w:rsid w:val="00D11A71"/>
    <w:rsid w:val="00D11F6C"/>
    <w:rsid w:val="00D12213"/>
    <w:rsid w:val="00D12440"/>
    <w:rsid w:val="00D1257E"/>
    <w:rsid w:val="00D13730"/>
    <w:rsid w:val="00D1381D"/>
    <w:rsid w:val="00D13CF4"/>
    <w:rsid w:val="00D14549"/>
    <w:rsid w:val="00D145E7"/>
    <w:rsid w:val="00D1460F"/>
    <w:rsid w:val="00D1462C"/>
    <w:rsid w:val="00D15FF6"/>
    <w:rsid w:val="00D16234"/>
    <w:rsid w:val="00D16C14"/>
    <w:rsid w:val="00D17A2D"/>
    <w:rsid w:val="00D20CE4"/>
    <w:rsid w:val="00D21275"/>
    <w:rsid w:val="00D2314F"/>
    <w:rsid w:val="00D2377A"/>
    <w:rsid w:val="00D23B07"/>
    <w:rsid w:val="00D241CE"/>
    <w:rsid w:val="00D2431A"/>
    <w:rsid w:val="00D2451F"/>
    <w:rsid w:val="00D249F5"/>
    <w:rsid w:val="00D259B0"/>
    <w:rsid w:val="00D2653D"/>
    <w:rsid w:val="00D268B3"/>
    <w:rsid w:val="00D26BF6"/>
    <w:rsid w:val="00D27218"/>
    <w:rsid w:val="00D273C7"/>
    <w:rsid w:val="00D303DA"/>
    <w:rsid w:val="00D313A7"/>
    <w:rsid w:val="00D31B4B"/>
    <w:rsid w:val="00D334E5"/>
    <w:rsid w:val="00D338EF"/>
    <w:rsid w:val="00D34134"/>
    <w:rsid w:val="00D34191"/>
    <w:rsid w:val="00D34C4B"/>
    <w:rsid w:val="00D350CF"/>
    <w:rsid w:val="00D35166"/>
    <w:rsid w:val="00D354D9"/>
    <w:rsid w:val="00D36141"/>
    <w:rsid w:val="00D3629C"/>
    <w:rsid w:val="00D36361"/>
    <w:rsid w:val="00D36590"/>
    <w:rsid w:val="00D3782D"/>
    <w:rsid w:val="00D405FE"/>
    <w:rsid w:val="00D406EC"/>
    <w:rsid w:val="00D40ADC"/>
    <w:rsid w:val="00D41235"/>
    <w:rsid w:val="00D41FE9"/>
    <w:rsid w:val="00D4202A"/>
    <w:rsid w:val="00D423F1"/>
    <w:rsid w:val="00D43677"/>
    <w:rsid w:val="00D440BE"/>
    <w:rsid w:val="00D44370"/>
    <w:rsid w:val="00D449B5"/>
    <w:rsid w:val="00D44D03"/>
    <w:rsid w:val="00D45090"/>
    <w:rsid w:val="00D459EA"/>
    <w:rsid w:val="00D463E2"/>
    <w:rsid w:val="00D46775"/>
    <w:rsid w:val="00D4684E"/>
    <w:rsid w:val="00D4743F"/>
    <w:rsid w:val="00D47F0D"/>
    <w:rsid w:val="00D5147D"/>
    <w:rsid w:val="00D51739"/>
    <w:rsid w:val="00D5193C"/>
    <w:rsid w:val="00D52000"/>
    <w:rsid w:val="00D5233D"/>
    <w:rsid w:val="00D52B43"/>
    <w:rsid w:val="00D52D1D"/>
    <w:rsid w:val="00D52EAC"/>
    <w:rsid w:val="00D52EC1"/>
    <w:rsid w:val="00D52FBC"/>
    <w:rsid w:val="00D53920"/>
    <w:rsid w:val="00D53BF1"/>
    <w:rsid w:val="00D54169"/>
    <w:rsid w:val="00D5590E"/>
    <w:rsid w:val="00D5638D"/>
    <w:rsid w:val="00D57691"/>
    <w:rsid w:val="00D5783E"/>
    <w:rsid w:val="00D57DDE"/>
    <w:rsid w:val="00D57FD9"/>
    <w:rsid w:val="00D60547"/>
    <w:rsid w:val="00D606FF"/>
    <w:rsid w:val="00D60BDD"/>
    <w:rsid w:val="00D60C0E"/>
    <w:rsid w:val="00D61088"/>
    <w:rsid w:val="00D61183"/>
    <w:rsid w:val="00D61ABC"/>
    <w:rsid w:val="00D61AC0"/>
    <w:rsid w:val="00D623A4"/>
    <w:rsid w:val="00D62B05"/>
    <w:rsid w:val="00D631AE"/>
    <w:rsid w:val="00D645FE"/>
    <w:rsid w:val="00D64E6F"/>
    <w:rsid w:val="00D651BF"/>
    <w:rsid w:val="00D6668F"/>
    <w:rsid w:val="00D66D4B"/>
    <w:rsid w:val="00D66D62"/>
    <w:rsid w:val="00D67110"/>
    <w:rsid w:val="00D67A71"/>
    <w:rsid w:val="00D67EB7"/>
    <w:rsid w:val="00D67FAF"/>
    <w:rsid w:val="00D702A3"/>
    <w:rsid w:val="00D7061B"/>
    <w:rsid w:val="00D713C1"/>
    <w:rsid w:val="00D714E2"/>
    <w:rsid w:val="00D717D6"/>
    <w:rsid w:val="00D719C3"/>
    <w:rsid w:val="00D71D4E"/>
    <w:rsid w:val="00D73FF3"/>
    <w:rsid w:val="00D74008"/>
    <w:rsid w:val="00D740F4"/>
    <w:rsid w:val="00D7438A"/>
    <w:rsid w:val="00D7455C"/>
    <w:rsid w:val="00D751E7"/>
    <w:rsid w:val="00D75B0C"/>
    <w:rsid w:val="00D7646D"/>
    <w:rsid w:val="00D765E6"/>
    <w:rsid w:val="00D767CE"/>
    <w:rsid w:val="00D76B43"/>
    <w:rsid w:val="00D77C8C"/>
    <w:rsid w:val="00D800E1"/>
    <w:rsid w:val="00D807D9"/>
    <w:rsid w:val="00D82292"/>
    <w:rsid w:val="00D822AD"/>
    <w:rsid w:val="00D822F4"/>
    <w:rsid w:val="00D82B2F"/>
    <w:rsid w:val="00D82FA3"/>
    <w:rsid w:val="00D83BF7"/>
    <w:rsid w:val="00D847A2"/>
    <w:rsid w:val="00D84C59"/>
    <w:rsid w:val="00D85150"/>
    <w:rsid w:val="00D851F3"/>
    <w:rsid w:val="00D852C3"/>
    <w:rsid w:val="00D86A78"/>
    <w:rsid w:val="00D8717F"/>
    <w:rsid w:val="00D8765E"/>
    <w:rsid w:val="00D877DE"/>
    <w:rsid w:val="00D87944"/>
    <w:rsid w:val="00D87B3C"/>
    <w:rsid w:val="00D87E11"/>
    <w:rsid w:val="00D90835"/>
    <w:rsid w:val="00D90A5E"/>
    <w:rsid w:val="00D91168"/>
    <w:rsid w:val="00D91E4C"/>
    <w:rsid w:val="00D9222B"/>
    <w:rsid w:val="00D927E3"/>
    <w:rsid w:val="00D92886"/>
    <w:rsid w:val="00D93661"/>
    <w:rsid w:val="00D940DB"/>
    <w:rsid w:val="00D9410D"/>
    <w:rsid w:val="00D94698"/>
    <w:rsid w:val="00D9593F"/>
    <w:rsid w:val="00D978FD"/>
    <w:rsid w:val="00D97B32"/>
    <w:rsid w:val="00DA07A2"/>
    <w:rsid w:val="00DA0CCD"/>
    <w:rsid w:val="00DA1E8B"/>
    <w:rsid w:val="00DA1F97"/>
    <w:rsid w:val="00DA2F0C"/>
    <w:rsid w:val="00DA332F"/>
    <w:rsid w:val="00DA36FA"/>
    <w:rsid w:val="00DA3C5C"/>
    <w:rsid w:val="00DA452E"/>
    <w:rsid w:val="00DA5D1F"/>
    <w:rsid w:val="00DA7544"/>
    <w:rsid w:val="00DB0A15"/>
    <w:rsid w:val="00DB0C23"/>
    <w:rsid w:val="00DB161C"/>
    <w:rsid w:val="00DB250D"/>
    <w:rsid w:val="00DB2C1C"/>
    <w:rsid w:val="00DB2FC2"/>
    <w:rsid w:val="00DB306E"/>
    <w:rsid w:val="00DB378D"/>
    <w:rsid w:val="00DB38B5"/>
    <w:rsid w:val="00DB40F3"/>
    <w:rsid w:val="00DB4361"/>
    <w:rsid w:val="00DB43B6"/>
    <w:rsid w:val="00DB5130"/>
    <w:rsid w:val="00DB5144"/>
    <w:rsid w:val="00DB518A"/>
    <w:rsid w:val="00DB537C"/>
    <w:rsid w:val="00DB6EFF"/>
    <w:rsid w:val="00DB7C82"/>
    <w:rsid w:val="00DC085F"/>
    <w:rsid w:val="00DC0DB7"/>
    <w:rsid w:val="00DC11E7"/>
    <w:rsid w:val="00DC15EE"/>
    <w:rsid w:val="00DC1B9D"/>
    <w:rsid w:val="00DC318C"/>
    <w:rsid w:val="00DC32DD"/>
    <w:rsid w:val="00DC3D7F"/>
    <w:rsid w:val="00DC4293"/>
    <w:rsid w:val="00DC4E26"/>
    <w:rsid w:val="00DC589D"/>
    <w:rsid w:val="00DC5BDE"/>
    <w:rsid w:val="00DC5F95"/>
    <w:rsid w:val="00DC6266"/>
    <w:rsid w:val="00DC69BE"/>
    <w:rsid w:val="00DC722E"/>
    <w:rsid w:val="00DD0BEC"/>
    <w:rsid w:val="00DD10FB"/>
    <w:rsid w:val="00DD1506"/>
    <w:rsid w:val="00DD18C3"/>
    <w:rsid w:val="00DD1EE3"/>
    <w:rsid w:val="00DD3D3B"/>
    <w:rsid w:val="00DD3E6F"/>
    <w:rsid w:val="00DD4A95"/>
    <w:rsid w:val="00DD4CC9"/>
    <w:rsid w:val="00DD50AD"/>
    <w:rsid w:val="00DD546E"/>
    <w:rsid w:val="00DD5D08"/>
    <w:rsid w:val="00DD6332"/>
    <w:rsid w:val="00DD6614"/>
    <w:rsid w:val="00DD66DE"/>
    <w:rsid w:val="00DD70AC"/>
    <w:rsid w:val="00DD7224"/>
    <w:rsid w:val="00DD729F"/>
    <w:rsid w:val="00DD7AD9"/>
    <w:rsid w:val="00DD7E66"/>
    <w:rsid w:val="00DE0029"/>
    <w:rsid w:val="00DE0B61"/>
    <w:rsid w:val="00DE0E14"/>
    <w:rsid w:val="00DE102E"/>
    <w:rsid w:val="00DE1234"/>
    <w:rsid w:val="00DE16E3"/>
    <w:rsid w:val="00DE25A2"/>
    <w:rsid w:val="00DE2EF4"/>
    <w:rsid w:val="00DE3DCF"/>
    <w:rsid w:val="00DE3FCB"/>
    <w:rsid w:val="00DE42DA"/>
    <w:rsid w:val="00DE4A08"/>
    <w:rsid w:val="00DE6283"/>
    <w:rsid w:val="00DE6782"/>
    <w:rsid w:val="00DE6D96"/>
    <w:rsid w:val="00DE6FF8"/>
    <w:rsid w:val="00DE705D"/>
    <w:rsid w:val="00DE707F"/>
    <w:rsid w:val="00DE78F3"/>
    <w:rsid w:val="00DF07AB"/>
    <w:rsid w:val="00DF0DAB"/>
    <w:rsid w:val="00DF1A66"/>
    <w:rsid w:val="00DF30F3"/>
    <w:rsid w:val="00DF32F7"/>
    <w:rsid w:val="00DF380A"/>
    <w:rsid w:val="00DF412A"/>
    <w:rsid w:val="00DF46A8"/>
    <w:rsid w:val="00DF4A3F"/>
    <w:rsid w:val="00DF55B3"/>
    <w:rsid w:val="00DF5E51"/>
    <w:rsid w:val="00DF61B0"/>
    <w:rsid w:val="00DF6EBE"/>
    <w:rsid w:val="00DF704A"/>
    <w:rsid w:val="00DF70C9"/>
    <w:rsid w:val="00DF728E"/>
    <w:rsid w:val="00DF786E"/>
    <w:rsid w:val="00E00005"/>
    <w:rsid w:val="00E00EF6"/>
    <w:rsid w:val="00E018D4"/>
    <w:rsid w:val="00E02846"/>
    <w:rsid w:val="00E03769"/>
    <w:rsid w:val="00E03AAD"/>
    <w:rsid w:val="00E041C4"/>
    <w:rsid w:val="00E0466E"/>
    <w:rsid w:val="00E0467C"/>
    <w:rsid w:val="00E04B07"/>
    <w:rsid w:val="00E04B4D"/>
    <w:rsid w:val="00E05675"/>
    <w:rsid w:val="00E0601F"/>
    <w:rsid w:val="00E06572"/>
    <w:rsid w:val="00E06F9C"/>
    <w:rsid w:val="00E072A9"/>
    <w:rsid w:val="00E07403"/>
    <w:rsid w:val="00E1014C"/>
    <w:rsid w:val="00E1065E"/>
    <w:rsid w:val="00E108F7"/>
    <w:rsid w:val="00E11078"/>
    <w:rsid w:val="00E11325"/>
    <w:rsid w:val="00E113E4"/>
    <w:rsid w:val="00E12770"/>
    <w:rsid w:val="00E14A2D"/>
    <w:rsid w:val="00E1518D"/>
    <w:rsid w:val="00E156D5"/>
    <w:rsid w:val="00E15BA9"/>
    <w:rsid w:val="00E15BB0"/>
    <w:rsid w:val="00E16164"/>
    <w:rsid w:val="00E164D1"/>
    <w:rsid w:val="00E1686B"/>
    <w:rsid w:val="00E17599"/>
    <w:rsid w:val="00E1759B"/>
    <w:rsid w:val="00E200EA"/>
    <w:rsid w:val="00E20E98"/>
    <w:rsid w:val="00E211A3"/>
    <w:rsid w:val="00E21A72"/>
    <w:rsid w:val="00E21BAB"/>
    <w:rsid w:val="00E22003"/>
    <w:rsid w:val="00E225BB"/>
    <w:rsid w:val="00E22D6B"/>
    <w:rsid w:val="00E23DA5"/>
    <w:rsid w:val="00E24264"/>
    <w:rsid w:val="00E2453E"/>
    <w:rsid w:val="00E25B74"/>
    <w:rsid w:val="00E30575"/>
    <w:rsid w:val="00E308A9"/>
    <w:rsid w:val="00E31E79"/>
    <w:rsid w:val="00E3228B"/>
    <w:rsid w:val="00E322EA"/>
    <w:rsid w:val="00E32345"/>
    <w:rsid w:val="00E323ED"/>
    <w:rsid w:val="00E33195"/>
    <w:rsid w:val="00E3423E"/>
    <w:rsid w:val="00E3474B"/>
    <w:rsid w:val="00E349E6"/>
    <w:rsid w:val="00E353BF"/>
    <w:rsid w:val="00E3572D"/>
    <w:rsid w:val="00E36290"/>
    <w:rsid w:val="00E37434"/>
    <w:rsid w:val="00E379B2"/>
    <w:rsid w:val="00E403A4"/>
    <w:rsid w:val="00E407C1"/>
    <w:rsid w:val="00E4426C"/>
    <w:rsid w:val="00E4447E"/>
    <w:rsid w:val="00E45D43"/>
    <w:rsid w:val="00E46A92"/>
    <w:rsid w:val="00E46D66"/>
    <w:rsid w:val="00E472C6"/>
    <w:rsid w:val="00E52D2A"/>
    <w:rsid w:val="00E532F6"/>
    <w:rsid w:val="00E53CFB"/>
    <w:rsid w:val="00E54D06"/>
    <w:rsid w:val="00E6078A"/>
    <w:rsid w:val="00E60845"/>
    <w:rsid w:val="00E617B3"/>
    <w:rsid w:val="00E61871"/>
    <w:rsid w:val="00E61EA8"/>
    <w:rsid w:val="00E62C1D"/>
    <w:rsid w:val="00E630B0"/>
    <w:rsid w:val="00E650D4"/>
    <w:rsid w:val="00E65EF2"/>
    <w:rsid w:val="00E6629F"/>
    <w:rsid w:val="00E66840"/>
    <w:rsid w:val="00E67B0F"/>
    <w:rsid w:val="00E70540"/>
    <w:rsid w:val="00E70871"/>
    <w:rsid w:val="00E70936"/>
    <w:rsid w:val="00E73323"/>
    <w:rsid w:val="00E734C0"/>
    <w:rsid w:val="00E758B5"/>
    <w:rsid w:val="00E7591F"/>
    <w:rsid w:val="00E76446"/>
    <w:rsid w:val="00E779E8"/>
    <w:rsid w:val="00E77BD5"/>
    <w:rsid w:val="00E8074D"/>
    <w:rsid w:val="00E8102C"/>
    <w:rsid w:val="00E820D7"/>
    <w:rsid w:val="00E821E7"/>
    <w:rsid w:val="00E8254A"/>
    <w:rsid w:val="00E832D6"/>
    <w:rsid w:val="00E84730"/>
    <w:rsid w:val="00E85174"/>
    <w:rsid w:val="00E852A6"/>
    <w:rsid w:val="00E86C88"/>
    <w:rsid w:val="00E90372"/>
    <w:rsid w:val="00E91272"/>
    <w:rsid w:val="00E91EF3"/>
    <w:rsid w:val="00E9296A"/>
    <w:rsid w:val="00E92A0A"/>
    <w:rsid w:val="00E93240"/>
    <w:rsid w:val="00E9347C"/>
    <w:rsid w:val="00E93C02"/>
    <w:rsid w:val="00E95907"/>
    <w:rsid w:val="00E967BD"/>
    <w:rsid w:val="00EA0337"/>
    <w:rsid w:val="00EA03FD"/>
    <w:rsid w:val="00EA0C78"/>
    <w:rsid w:val="00EA1E56"/>
    <w:rsid w:val="00EA213A"/>
    <w:rsid w:val="00EA24EF"/>
    <w:rsid w:val="00EA3AEB"/>
    <w:rsid w:val="00EA3B6B"/>
    <w:rsid w:val="00EA3C4C"/>
    <w:rsid w:val="00EA4164"/>
    <w:rsid w:val="00EA451D"/>
    <w:rsid w:val="00EA4F4A"/>
    <w:rsid w:val="00EA523C"/>
    <w:rsid w:val="00EA5E07"/>
    <w:rsid w:val="00EA6B20"/>
    <w:rsid w:val="00EA6DC7"/>
    <w:rsid w:val="00EA6F89"/>
    <w:rsid w:val="00EA75E2"/>
    <w:rsid w:val="00EA7A7B"/>
    <w:rsid w:val="00EA7B56"/>
    <w:rsid w:val="00EA7E69"/>
    <w:rsid w:val="00EB019D"/>
    <w:rsid w:val="00EB0FD9"/>
    <w:rsid w:val="00EB1958"/>
    <w:rsid w:val="00EB1D48"/>
    <w:rsid w:val="00EB28B2"/>
    <w:rsid w:val="00EB2FCC"/>
    <w:rsid w:val="00EB323E"/>
    <w:rsid w:val="00EB3815"/>
    <w:rsid w:val="00EB53CC"/>
    <w:rsid w:val="00EB585C"/>
    <w:rsid w:val="00EB5ADA"/>
    <w:rsid w:val="00EB5C0E"/>
    <w:rsid w:val="00EB5F2E"/>
    <w:rsid w:val="00EB64D5"/>
    <w:rsid w:val="00EB68BF"/>
    <w:rsid w:val="00EB7859"/>
    <w:rsid w:val="00EC018F"/>
    <w:rsid w:val="00EC0350"/>
    <w:rsid w:val="00EC0797"/>
    <w:rsid w:val="00EC1756"/>
    <w:rsid w:val="00EC1AFB"/>
    <w:rsid w:val="00EC1DFF"/>
    <w:rsid w:val="00EC32AF"/>
    <w:rsid w:val="00EC3FC5"/>
    <w:rsid w:val="00EC4115"/>
    <w:rsid w:val="00EC412E"/>
    <w:rsid w:val="00EC6C48"/>
    <w:rsid w:val="00EC6DF5"/>
    <w:rsid w:val="00EC6E07"/>
    <w:rsid w:val="00EC7220"/>
    <w:rsid w:val="00ED0788"/>
    <w:rsid w:val="00ED0D0F"/>
    <w:rsid w:val="00ED0DC7"/>
    <w:rsid w:val="00ED18D1"/>
    <w:rsid w:val="00ED1C88"/>
    <w:rsid w:val="00ED1E8E"/>
    <w:rsid w:val="00ED2108"/>
    <w:rsid w:val="00ED282B"/>
    <w:rsid w:val="00ED2D3A"/>
    <w:rsid w:val="00ED388C"/>
    <w:rsid w:val="00ED4554"/>
    <w:rsid w:val="00ED46AD"/>
    <w:rsid w:val="00ED4F47"/>
    <w:rsid w:val="00ED6DB7"/>
    <w:rsid w:val="00ED6DD3"/>
    <w:rsid w:val="00ED6FB7"/>
    <w:rsid w:val="00ED73EC"/>
    <w:rsid w:val="00ED746C"/>
    <w:rsid w:val="00ED77EE"/>
    <w:rsid w:val="00EE00FB"/>
    <w:rsid w:val="00EE113C"/>
    <w:rsid w:val="00EE142F"/>
    <w:rsid w:val="00EE30BA"/>
    <w:rsid w:val="00EE3ADE"/>
    <w:rsid w:val="00EE4134"/>
    <w:rsid w:val="00EE5618"/>
    <w:rsid w:val="00EE5674"/>
    <w:rsid w:val="00EE5E83"/>
    <w:rsid w:val="00EE70D4"/>
    <w:rsid w:val="00EE7858"/>
    <w:rsid w:val="00EE7880"/>
    <w:rsid w:val="00EF0724"/>
    <w:rsid w:val="00EF11F2"/>
    <w:rsid w:val="00EF15E6"/>
    <w:rsid w:val="00EF1AC8"/>
    <w:rsid w:val="00EF240B"/>
    <w:rsid w:val="00EF2975"/>
    <w:rsid w:val="00EF3A8D"/>
    <w:rsid w:val="00EF3F23"/>
    <w:rsid w:val="00EF413B"/>
    <w:rsid w:val="00EF421F"/>
    <w:rsid w:val="00EF4282"/>
    <w:rsid w:val="00EF4E20"/>
    <w:rsid w:val="00EF4ED4"/>
    <w:rsid w:val="00EF5B7E"/>
    <w:rsid w:val="00EF6442"/>
    <w:rsid w:val="00EF6A4B"/>
    <w:rsid w:val="00EF6B78"/>
    <w:rsid w:val="00F0042A"/>
    <w:rsid w:val="00F01228"/>
    <w:rsid w:val="00F012E5"/>
    <w:rsid w:val="00F01540"/>
    <w:rsid w:val="00F0156B"/>
    <w:rsid w:val="00F0156E"/>
    <w:rsid w:val="00F0177D"/>
    <w:rsid w:val="00F01F16"/>
    <w:rsid w:val="00F02A07"/>
    <w:rsid w:val="00F02A99"/>
    <w:rsid w:val="00F05954"/>
    <w:rsid w:val="00F05D76"/>
    <w:rsid w:val="00F06428"/>
    <w:rsid w:val="00F066A1"/>
    <w:rsid w:val="00F07689"/>
    <w:rsid w:val="00F10D2D"/>
    <w:rsid w:val="00F12024"/>
    <w:rsid w:val="00F12362"/>
    <w:rsid w:val="00F1241B"/>
    <w:rsid w:val="00F12686"/>
    <w:rsid w:val="00F14650"/>
    <w:rsid w:val="00F14B3B"/>
    <w:rsid w:val="00F157A0"/>
    <w:rsid w:val="00F15C75"/>
    <w:rsid w:val="00F16641"/>
    <w:rsid w:val="00F16744"/>
    <w:rsid w:val="00F20EE4"/>
    <w:rsid w:val="00F21F0D"/>
    <w:rsid w:val="00F223F3"/>
    <w:rsid w:val="00F22427"/>
    <w:rsid w:val="00F238B9"/>
    <w:rsid w:val="00F239D4"/>
    <w:rsid w:val="00F23A54"/>
    <w:rsid w:val="00F23F3B"/>
    <w:rsid w:val="00F23F46"/>
    <w:rsid w:val="00F253C6"/>
    <w:rsid w:val="00F25A1A"/>
    <w:rsid w:val="00F25FB4"/>
    <w:rsid w:val="00F2623E"/>
    <w:rsid w:val="00F26257"/>
    <w:rsid w:val="00F275D8"/>
    <w:rsid w:val="00F2792C"/>
    <w:rsid w:val="00F2794B"/>
    <w:rsid w:val="00F30301"/>
    <w:rsid w:val="00F30C2C"/>
    <w:rsid w:val="00F318FD"/>
    <w:rsid w:val="00F3193C"/>
    <w:rsid w:val="00F32DA5"/>
    <w:rsid w:val="00F35942"/>
    <w:rsid w:val="00F360AB"/>
    <w:rsid w:val="00F37147"/>
    <w:rsid w:val="00F376C0"/>
    <w:rsid w:val="00F37A76"/>
    <w:rsid w:val="00F40416"/>
    <w:rsid w:val="00F40473"/>
    <w:rsid w:val="00F40ECD"/>
    <w:rsid w:val="00F41C7C"/>
    <w:rsid w:val="00F42711"/>
    <w:rsid w:val="00F43444"/>
    <w:rsid w:val="00F4351B"/>
    <w:rsid w:val="00F4351F"/>
    <w:rsid w:val="00F43827"/>
    <w:rsid w:val="00F43F84"/>
    <w:rsid w:val="00F44D37"/>
    <w:rsid w:val="00F45CAC"/>
    <w:rsid w:val="00F45E63"/>
    <w:rsid w:val="00F4635E"/>
    <w:rsid w:val="00F4646F"/>
    <w:rsid w:val="00F4678A"/>
    <w:rsid w:val="00F46E3B"/>
    <w:rsid w:val="00F47B01"/>
    <w:rsid w:val="00F50B38"/>
    <w:rsid w:val="00F50B8C"/>
    <w:rsid w:val="00F50BA4"/>
    <w:rsid w:val="00F50CB1"/>
    <w:rsid w:val="00F51D87"/>
    <w:rsid w:val="00F5251A"/>
    <w:rsid w:val="00F5307F"/>
    <w:rsid w:val="00F53639"/>
    <w:rsid w:val="00F542E1"/>
    <w:rsid w:val="00F5451A"/>
    <w:rsid w:val="00F549C3"/>
    <w:rsid w:val="00F55039"/>
    <w:rsid w:val="00F55633"/>
    <w:rsid w:val="00F5565A"/>
    <w:rsid w:val="00F566AD"/>
    <w:rsid w:val="00F56919"/>
    <w:rsid w:val="00F569DB"/>
    <w:rsid w:val="00F56A38"/>
    <w:rsid w:val="00F570BB"/>
    <w:rsid w:val="00F57234"/>
    <w:rsid w:val="00F573CD"/>
    <w:rsid w:val="00F57A43"/>
    <w:rsid w:val="00F6015C"/>
    <w:rsid w:val="00F60399"/>
    <w:rsid w:val="00F60975"/>
    <w:rsid w:val="00F60AF5"/>
    <w:rsid w:val="00F61D12"/>
    <w:rsid w:val="00F62074"/>
    <w:rsid w:val="00F62642"/>
    <w:rsid w:val="00F631B0"/>
    <w:rsid w:val="00F64482"/>
    <w:rsid w:val="00F66012"/>
    <w:rsid w:val="00F66BC6"/>
    <w:rsid w:val="00F66FEE"/>
    <w:rsid w:val="00F679AC"/>
    <w:rsid w:val="00F67D8C"/>
    <w:rsid w:val="00F7088A"/>
    <w:rsid w:val="00F71A3E"/>
    <w:rsid w:val="00F72B19"/>
    <w:rsid w:val="00F72D6F"/>
    <w:rsid w:val="00F73B1B"/>
    <w:rsid w:val="00F74FE8"/>
    <w:rsid w:val="00F7605C"/>
    <w:rsid w:val="00F76522"/>
    <w:rsid w:val="00F774BE"/>
    <w:rsid w:val="00F77791"/>
    <w:rsid w:val="00F7795A"/>
    <w:rsid w:val="00F803FA"/>
    <w:rsid w:val="00F80880"/>
    <w:rsid w:val="00F81310"/>
    <w:rsid w:val="00F8141E"/>
    <w:rsid w:val="00F82EE3"/>
    <w:rsid w:val="00F83B7C"/>
    <w:rsid w:val="00F84943"/>
    <w:rsid w:val="00F85636"/>
    <w:rsid w:val="00F860C5"/>
    <w:rsid w:val="00F861B9"/>
    <w:rsid w:val="00F87143"/>
    <w:rsid w:val="00F87909"/>
    <w:rsid w:val="00F87949"/>
    <w:rsid w:val="00F879A9"/>
    <w:rsid w:val="00F91573"/>
    <w:rsid w:val="00F919EB"/>
    <w:rsid w:val="00F91DFD"/>
    <w:rsid w:val="00F9224A"/>
    <w:rsid w:val="00F92BAC"/>
    <w:rsid w:val="00F937C0"/>
    <w:rsid w:val="00F9404A"/>
    <w:rsid w:val="00F945D5"/>
    <w:rsid w:val="00F9499B"/>
    <w:rsid w:val="00F954C3"/>
    <w:rsid w:val="00F95D5F"/>
    <w:rsid w:val="00F95E7F"/>
    <w:rsid w:val="00F964FB"/>
    <w:rsid w:val="00F96C06"/>
    <w:rsid w:val="00F97639"/>
    <w:rsid w:val="00F97A1B"/>
    <w:rsid w:val="00FA049F"/>
    <w:rsid w:val="00FA0D11"/>
    <w:rsid w:val="00FA1A0B"/>
    <w:rsid w:val="00FA2E7E"/>
    <w:rsid w:val="00FA4D0D"/>
    <w:rsid w:val="00FA5628"/>
    <w:rsid w:val="00FA5A4F"/>
    <w:rsid w:val="00FA5DCF"/>
    <w:rsid w:val="00FA63BF"/>
    <w:rsid w:val="00FA6761"/>
    <w:rsid w:val="00FA682B"/>
    <w:rsid w:val="00FA7499"/>
    <w:rsid w:val="00FA75D3"/>
    <w:rsid w:val="00FB0ABE"/>
    <w:rsid w:val="00FB118A"/>
    <w:rsid w:val="00FB11EE"/>
    <w:rsid w:val="00FB1237"/>
    <w:rsid w:val="00FB131D"/>
    <w:rsid w:val="00FB1929"/>
    <w:rsid w:val="00FB1ADA"/>
    <w:rsid w:val="00FB1EDD"/>
    <w:rsid w:val="00FB1F2D"/>
    <w:rsid w:val="00FB2111"/>
    <w:rsid w:val="00FB2155"/>
    <w:rsid w:val="00FB2236"/>
    <w:rsid w:val="00FB2465"/>
    <w:rsid w:val="00FB2DD4"/>
    <w:rsid w:val="00FB31F1"/>
    <w:rsid w:val="00FB4760"/>
    <w:rsid w:val="00FB60EF"/>
    <w:rsid w:val="00FB61B8"/>
    <w:rsid w:val="00FB69F4"/>
    <w:rsid w:val="00FB7224"/>
    <w:rsid w:val="00FB7286"/>
    <w:rsid w:val="00FC1249"/>
    <w:rsid w:val="00FC157B"/>
    <w:rsid w:val="00FC171B"/>
    <w:rsid w:val="00FC1CD1"/>
    <w:rsid w:val="00FC213E"/>
    <w:rsid w:val="00FC2E40"/>
    <w:rsid w:val="00FC4B9B"/>
    <w:rsid w:val="00FC5364"/>
    <w:rsid w:val="00FC6974"/>
    <w:rsid w:val="00FC6A0C"/>
    <w:rsid w:val="00FC785E"/>
    <w:rsid w:val="00FC7E31"/>
    <w:rsid w:val="00FD0C57"/>
    <w:rsid w:val="00FD0FB4"/>
    <w:rsid w:val="00FD0FBE"/>
    <w:rsid w:val="00FD12FD"/>
    <w:rsid w:val="00FD16BF"/>
    <w:rsid w:val="00FD2C4D"/>
    <w:rsid w:val="00FD309F"/>
    <w:rsid w:val="00FD34D9"/>
    <w:rsid w:val="00FD38B8"/>
    <w:rsid w:val="00FD3E1F"/>
    <w:rsid w:val="00FD499C"/>
    <w:rsid w:val="00FD4B66"/>
    <w:rsid w:val="00FD4BB5"/>
    <w:rsid w:val="00FD5845"/>
    <w:rsid w:val="00FD5D18"/>
    <w:rsid w:val="00FD5E4C"/>
    <w:rsid w:val="00FD6281"/>
    <w:rsid w:val="00FD6422"/>
    <w:rsid w:val="00FD6C73"/>
    <w:rsid w:val="00FD7D7E"/>
    <w:rsid w:val="00FE00E9"/>
    <w:rsid w:val="00FE0A77"/>
    <w:rsid w:val="00FE1065"/>
    <w:rsid w:val="00FE118A"/>
    <w:rsid w:val="00FE1345"/>
    <w:rsid w:val="00FE1C72"/>
    <w:rsid w:val="00FE1C8E"/>
    <w:rsid w:val="00FE3D51"/>
    <w:rsid w:val="00FE3D76"/>
    <w:rsid w:val="00FE3DA3"/>
    <w:rsid w:val="00FE3DDB"/>
    <w:rsid w:val="00FE3FD6"/>
    <w:rsid w:val="00FE4722"/>
    <w:rsid w:val="00FE4A85"/>
    <w:rsid w:val="00FE50DA"/>
    <w:rsid w:val="00FE5FD0"/>
    <w:rsid w:val="00FE67B2"/>
    <w:rsid w:val="00FE69BA"/>
    <w:rsid w:val="00FE72E9"/>
    <w:rsid w:val="00FF0317"/>
    <w:rsid w:val="00FF05AE"/>
    <w:rsid w:val="00FF0D6C"/>
    <w:rsid w:val="00FF1396"/>
    <w:rsid w:val="00FF1D27"/>
    <w:rsid w:val="00FF2478"/>
    <w:rsid w:val="00FF267B"/>
    <w:rsid w:val="00FF2A43"/>
    <w:rsid w:val="00FF52BD"/>
    <w:rsid w:val="00FF5544"/>
    <w:rsid w:val="00FF6C39"/>
    <w:rsid w:val="00FF7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D04"/>
    <w:pPr>
      <w:spacing w:after="200" w:line="276" w:lineRule="auto"/>
    </w:pPr>
    <w:rPr>
      <w:rFonts w:eastAsia="Times New Roman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Абзац списка1"/>
    <w:basedOn w:val="Normal"/>
    <w:uiPriority w:val="99"/>
    <w:rsid w:val="00CD7D04"/>
    <w:pPr>
      <w:ind w:left="720"/>
      <w:contextualSpacing/>
    </w:pPr>
  </w:style>
  <w:style w:type="paragraph" w:customStyle="1" w:styleId="clear">
    <w:name w:val="clear"/>
    <w:basedOn w:val="Normal"/>
    <w:uiPriority w:val="99"/>
    <w:rsid w:val="00715E4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original">
    <w:name w:val="original"/>
    <w:basedOn w:val="Normal"/>
    <w:uiPriority w:val="99"/>
    <w:rsid w:val="00715E4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715E4C"/>
    <w:pPr>
      <w:ind w:left="720"/>
      <w:contextualSpacing/>
    </w:pPr>
  </w:style>
  <w:style w:type="character" w:styleId="Emphasis">
    <w:name w:val="Emphasis"/>
    <w:basedOn w:val="DefaultParagraphFont"/>
    <w:uiPriority w:val="99"/>
    <w:qFormat/>
    <w:rsid w:val="00C3235E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984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4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4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4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4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4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4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133</TotalTime>
  <Pages>4</Pages>
  <Words>968</Words>
  <Characters>5522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 Win</dc:creator>
  <cp:keywords/>
  <dc:description/>
  <cp:lastModifiedBy>Admin</cp:lastModifiedBy>
  <cp:revision>17</cp:revision>
  <cp:lastPrinted>2014-11-28T12:09:00Z</cp:lastPrinted>
  <dcterms:created xsi:type="dcterms:W3CDTF">2014-10-30T16:44:00Z</dcterms:created>
  <dcterms:modified xsi:type="dcterms:W3CDTF">2014-11-28T12:10:00Z</dcterms:modified>
</cp:coreProperties>
</file>